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50F6C9" w14:textId="20A34BCA" w:rsidR="006064B5" w:rsidRPr="008C39F7" w:rsidRDefault="006064B5" w:rsidP="006064B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8C39F7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8C39F7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Pr="008C39F7">
        <w:rPr>
          <w:rFonts w:ascii="Arial" w:eastAsia="SimSun" w:hAnsi="Arial" w:cs="Times New Roman"/>
          <w:b/>
          <w:sz w:val="24"/>
          <w:szCs w:val="20"/>
        </w:rPr>
        <w:t>WG4 Meeting #</w:t>
      </w:r>
      <w:r>
        <w:rPr>
          <w:rFonts w:ascii="Arial" w:eastAsia="SimSun" w:hAnsi="Arial" w:cs="Times New Roman"/>
          <w:b/>
          <w:sz w:val="24"/>
          <w:szCs w:val="20"/>
        </w:rPr>
        <w:t>110-bis</w:t>
      </w:r>
      <w:r w:rsidRPr="008C39F7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F62A93" w:rsidRPr="00F62A93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R4-2404126</w:t>
      </w:r>
    </w:p>
    <w:p w14:paraId="3F186279" w14:textId="77777777" w:rsidR="006064B5" w:rsidRPr="002B69F3" w:rsidRDefault="006064B5" w:rsidP="006064B5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  <w:lang w:val="en-GB"/>
        </w:rPr>
        <w:t>Changsha, China, April 15-19</w:t>
      </w:r>
      <w:r w:rsidRPr="002B69F3">
        <w:rPr>
          <w:rFonts w:ascii="Arial" w:eastAsia="SimSun" w:hAnsi="Arial" w:cs="Times New Roman"/>
          <w:b/>
          <w:sz w:val="24"/>
          <w:szCs w:val="20"/>
        </w:rPr>
        <w:t>, 202</w:t>
      </w:r>
      <w:r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3986FD4D" w14:textId="77777777" w:rsidR="005C60D9" w:rsidRPr="005B589C" w:rsidRDefault="005C60D9" w:rsidP="005C60D9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0AB04420" w14:textId="77777777" w:rsidR="005C60D9" w:rsidRPr="005B589C" w:rsidRDefault="005C60D9" w:rsidP="005C60D9">
      <w:pPr>
        <w:tabs>
          <w:tab w:val="left" w:pos="1985"/>
        </w:tabs>
        <w:ind w:left="1985" w:hanging="1985"/>
        <w:rPr>
          <w:rFonts w:ascii="Arial" w:eastAsia="Calibri" w:hAnsi="Arial" w:cs="Arial"/>
          <w:b/>
          <w:sz w:val="24"/>
          <w:szCs w:val="24"/>
          <w:lang w:val="en-GB"/>
        </w:rPr>
      </w:pPr>
      <w:r w:rsidRPr="005B589C">
        <w:rPr>
          <w:rFonts w:ascii="Arial" w:eastAsia="Calibri" w:hAnsi="Arial" w:cs="Arial"/>
          <w:b/>
          <w:sz w:val="24"/>
          <w:szCs w:val="24"/>
          <w:lang w:val="en-GB"/>
        </w:rPr>
        <w:t>Source:</w:t>
      </w:r>
      <w:r w:rsidRPr="005B589C">
        <w:rPr>
          <w:lang w:val="en-GB"/>
        </w:rPr>
        <w:tab/>
      </w:r>
      <w:r w:rsidRPr="005B589C">
        <w:rPr>
          <w:rFonts w:ascii="Arial" w:eastAsia="Calibri" w:hAnsi="Arial" w:cs="Arial"/>
          <w:b/>
          <w:sz w:val="24"/>
          <w:szCs w:val="24"/>
          <w:lang w:val="en-GB"/>
        </w:rPr>
        <w:t>Nokia</w:t>
      </w:r>
    </w:p>
    <w:p w14:paraId="7154E7EF" w14:textId="1F9D88EB" w:rsidR="00841BCD" w:rsidRPr="00053722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053722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053722">
        <w:rPr>
          <w:rFonts w:ascii="Arial" w:eastAsia="Calibri" w:hAnsi="Arial" w:cs="Arial"/>
          <w:b/>
          <w:bCs/>
          <w:sz w:val="24"/>
          <w:lang w:val="en-GB"/>
        </w:rPr>
        <w:tab/>
      </w:r>
      <w:r w:rsidR="006D7137" w:rsidRPr="006D7137">
        <w:rPr>
          <w:rFonts w:ascii="Arial" w:eastAsia="Calibri" w:hAnsi="Arial" w:cs="Arial"/>
          <w:b/>
          <w:bCs/>
          <w:sz w:val="24"/>
          <w:lang w:val="en-GB"/>
        </w:rPr>
        <w:t>Discussion on PDSCH Demodulation Requirements for 8Rx</w:t>
      </w:r>
    </w:p>
    <w:p w14:paraId="61529F8D" w14:textId="4BE6C2D8" w:rsidR="00841BCD" w:rsidRPr="00053722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4"/>
          <w:lang w:val="en-GB"/>
        </w:rPr>
      </w:pPr>
      <w:r w:rsidRPr="00622AB0">
        <w:rPr>
          <w:rFonts w:ascii="Arial" w:eastAsia="MS Mincho" w:hAnsi="Arial" w:cs="Arial"/>
          <w:b/>
          <w:bCs/>
          <w:sz w:val="24"/>
          <w:szCs w:val="24"/>
          <w:lang w:val="en-GB"/>
        </w:rPr>
        <w:t>Agenda item:</w:t>
      </w:r>
      <w:r w:rsidRPr="00622AB0">
        <w:tab/>
      </w:r>
      <w:r w:rsidR="00095CC4" w:rsidRPr="00095CC4">
        <w:rPr>
          <w:rFonts w:ascii="Arial" w:eastAsia="MS Mincho" w:hAnsi="Arial" w:cs="Arial"/>
          <w:b/>
          <w:bCs/>
          <w:sz w:val="24"/>
          <w:szCs w:val="24"/>
          <w:lang w:val="en-GB"/>
        </w:rPr>
        <w:t>6.1.3.1.1</w:t>
      </w:r>
    </w:p>
    <w:p w14:paraId="329520CF" w14:textId="39B7FCA4" w:rsidR="00D66188" w:rsidRPr="00053722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053722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053722">
        <w:rPr>
          <w:rFonts w:ascii="Arial" w:eastAsia="Calibri" w:hAnsi="Arial" w:cs="Arial"/>
          <w:b/>
          <w:bCs/>
          <w:sz w:val="24"/>
          <w:lang w:val="en-GB"/>
        </w:rPr>
        <w:tab/>
      </w:r>
      <w:r w:rsidR="00AE6D09" w:rsidRPr="00053722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1E187B38" w14:textId="77777777" w:rsidR="00E323E9" w:rsidRPr="00053722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2C3BDAE7" w14:textId="77777777" w:rsidR="00841BCD" w:rsidRPr="00053722" w:rsidRDefault="00841BCD" w:rsidP="00A37002">
      <w:pPr>
        <w:pStyle w:val="RAN4H1"/>
      </w:pPr>
      <w:bookmarkStart w:id="3" w:name="_Toc116995841"/>
      <w:r w:rsidRPr="00053722">
        <w:t>Intro</w:t>
      </w:r>
      <w:r w:rsidRPr="00053722">
        <w:rPr>
          <w:rStyle w:val="RAN4H1Char"/>
        </w:rPr>
        <w:t>ductio</w:t>
      </w:r>
      <w:r w:rsidRPr="00053722">
        <w:t>n</w:t>
      </w:r>
      <w:bookmarkEnd w:id="3"/>
    </w:p>
    <w:p w14:paraId="204D6127" w14:textId="01BA9C99" w:rsidR="00A02AAA" w:rsidRPr="00053722" w:rsidRDefault="00A02AAA" w:rsidP="00A02AAA">
      <w:pPr>
        <w:rPr>
          <w:lang w:val="en-GB"/>
        </w:rPr>
      </w:pPr>
      <w:r w:rsidRPr="00053722">
        <w:rPr>
          <w:lang w:val="en-GB"/>
        </w:rPr>
        <w:t xml:space="preserve">This document extends the discussion on the 8Rx UE demodulation and CSI requirements introduced in RAN4 #105 summarized in </w:t>
      </w:r>
      <w:r w:rsidRPr="00053722">
        <w:rPr>
          <w:lang w:val="en-GB"/>
        </w:rPr>
        <w:fldChar w:fldCharType="begin"/>
      </w:r>
      <w:r w:rsidRPr="00053722">
        <w:rPr>
          <w:lang w:val="en-GB"/>
        </w:rPr>
        <w:instrText xml:space="preserve"> REF _Ref130994624 \r \h </w:instrText>
      </w:r>
      <w:r w:rsidRPr="00053722">
        <w:rPr>
          <w:lang w:val="en-GB"/>
        </w:rPr>
      </w:r>
      <w:r w:rsidRPr="00053722">
        <w:rPr>
          <w:lang w:val="en-GB"/>
        </w:rPr>
        <w:fldChar w:fldCharType="separate"/>
      </w:r>
      <w:r w:rsidR="004D2C53">
        <w:rPr>
          <w:lang w:val="en-GB"/>
        </w:rPr>
        <w:t>[1]</w:t>
      </w:r>
      <w:r w:rsidRPr="00053722">
        <w:rPr>
          <w:lang w:val="en-GB"/>
        </w:rPr>
        <w:fldChar w:fldCharType="end"/>
      </w:r>
      <w:r w:rsidRPr="00053722">
        <w:rPr>
          <w:lang w:val="en-GB"/>
        </w:rPr>
        <w:t xml:space="preserve">, discussions were continued </w:t>
      </w:r>
      <w:r w:rsidR="00174634">
        <w:rPr>
          <w:lang w:val="en-GB"/>
        </w:rPr>
        <w:t xml:space="preserve">through to </w:t>
      </w:r>
      <w:r w:rsidRPr="00053722">
        <w:rPr>
          <w:lang w:val="en-GB"/>
        </w:rPr>
        <w:t>RAN4 #</w:t>
      </w:r>
      <w:r w:rsidR="0008444C">
        <w:rPr>
          <w:lang w:val="en-GB"/>
        </w:rPr>
        <w:t>109</w:t>
      </w:r>
      <w:r w:rsidRPr="00053722">
        <w:rPr>
          <w:lang w:val="en-GB"/>
        </w:rPr>
        <w:t xml:space="preserve"> where the</w:t>
      </w:r>
      <w:r w:rsidR="00174634">
        <w:rPr>
          <w:lang w:val="en-GB"/>
        </w:rPr>
        <w:t xml:space="preserve"> latest</w:t>
      </w:r>
      <w:r w:rsidRPr="00053722">
        <w:rPr>
          <w:lang w:val="en-GB"/>
        </w:rPr>
        <w:t xml:space="preserve"> way forward was summarized in </w:t>
      </w:r>
      <w:r w:rsidR="00DA0026">
        <w:rPr>
          <w:highlight w:val="yellow"/>
          <w:lang w:val="en-GB"/>
        </w:rPr>
        <w:fldChar w:fldCharType="begin"/>
      </w:r>
      <w:r w:rsidR="00DA0026">
        <w:rPr>
          <w:lang w:val="en-GB"/>
        </w:rPr>
        <w:instrText xml:space="preserve"> REF _Ref155366495 \r \h </w:instrText>
      </w:r>
      <w:r w:rsidR="00DA0026">
        <w:rPr>
          <w:highlight w:val="yellow"/>
          <w:lang w:val="en-GB"/>
        </w:rPr>
      </w:r>
      <w:r w:rsidR="00DA0026">
        <w:rPr>
          <w:highlight w:val="yellow"/>
          <w:lang w:val="en-GB"/>
        </w:rPr>
        <w:fldChar w:fldCharType="separate"/>
      </w:r>
      <w:r w:rsidR="004D2C53">
        <w:rPr>
          <w:lang w:val="en-GB"/>
        </w:rPr>
        <w:t>[7]</w:t>
      </w:r>
      <w:r w:rsidR="00DA0026">
        <w:rPr>
          <w:highlight w:val="yellow"/>
          <w:lang w:val="en-GB"/>
        </w:rPr>
        <w:fldChar w:fldCharType="end"/>
      </w:r>
      <w:r w:rsidR="00174634">
        <w:rPr>
          <w:lang w:val="en-GB"/>
        </w:rPr>
        <w:fldChar w:fldCharType="begin"/>
      </w:r>
      <w:r w:rsidR="00174634">
        <w:rPr>
          <w:lang w:val="en-GB"/>
        </w:rPr>
        <w:instrText xml:space="preserve"> REF _Ref141711832 \r \h </w:instrText>
      </w:r>
      <w:r w:rsidR="00174634">
        <w:rPr>
          <w:lang w:val="en-GB"/>
        </w:rPr>
      </w:r>
      <w:r w:rsidR="00174634">
        <w:rPr>
          <w:lang w:val="en-GB"/>
        </w:rPr>
        <w:fldChar w:fldCharType="separate"/>
      </w:r>
      <w:r w:rsidR="004D2C53">
        <w:rPr>
          <w:lang w:val="en-GB"/>
        </w:rPr>
        <w:t>[4]</w:t>
      </w:r>
      <w:r w:rsidR="00174634">
        <w:rPr>
          <w:lang w:val="en-GB"/>
        </w:rPr>
        <w:fldChar w:fldCharType="end"/>
      </w:r>
      <w:r w:rsidR="00174634">
        <w:rPr>
          <w:lang w:val="en-GB"/>
        </w:rPr>
        <w:t>.</w:t>
      </w:r>
    </w:p>
    <w:p w14:paraId="11A6240C" w14:textId="24985EC5" w:rsidR="0060543D" w:rsidRPr="00053722" w:rsidRDefault="00A02AAA" w:rsidP="00A02AAA">
      <w:pPr>
        <w:rPr>
          <w:lang w:val="en-GB"/>
        </w:rPr>
      </w:pPr>
      <w:r w:rsidRPr="00053722">
        <w:rPr>
          <w:lang w:val="en-GB"/>
        </w:rPr>
        <w:t xml:space="preserve">The agreements reached </w:t>
      </w:r>
      <w:r w:rsidRPr="00D12F7D">
        <w:rPr>
          <w:lang w:val="en-GB"/>
        </w:rPr>
        <w:t xml:space="preserve">during the </w:t>
      </w:r>
      <w:r w:rsidR="00D54911" w:rsidRPr="00D12F7D">
        <w:rPr>
          <w:lang w:val="en-GB"/>
        </w:rPr>
        <w:t xml:space="preserve">previous </w:t>
      </w:r>
      <w:r w:rsidRPr="00D12F7D">
        <w:rPr>
          <w:lang w:val="en-GB"/>
        </w:rPr>
        <w:t>meeting</w:t>
      </w:r>
      <w:r w:rsidR="00D54911" w:rsidRPr="00D12F7D">
        <w:rPr>
          <w:lang w:val="en-GB"/>
        </w:rPr>
        <w:t>s</w:t>
      </w:r>
      <w:r w:rsidRPr="00D12F7D">
        <w:rPr>
          <w:lang w:val="en-GB"/>
        </w:rPr>
        <w:t xml:space="preserve"> regarding 8 RX and CSI requirements are captured on the WFs </w:t>
      </w:r>
      <w:r w:rsidRPr="00D12F7D">
        <w:rPr>
          <w:lang w:val="en-GB"/>
        </w:rPr>
        <w:fldChar w:fldCharType="begin"/>
      </w:r>
      <w:r w:rsidRPr="00D12F7D">
        <w:rPr>
          <w:lang w:val="en-GB"/>
        </w:rPr>
        <w:instrText xml:space="preserve"> REF _Ref127284789 \r \h </w:instrText>
      </w:r>
      <w:r w:rsidR="00D12F7D">
        <w:rPr>
          <w:lang w:val="en-GB"/>
        </w:rPr>
        <w:instrText xml:space="preserve"> \* MERGEFORMAT </w:instrText>
      </w:r>
      <w:r w:rsidRPr="00D12F7D">
        <w:rPr>
          <w:lang w:val="en-GB"/>
        </w:rPr>
      </w:r>
      <w:r w:rsidRPr="00D12F7D">
        <w:rPr>
          <w:lang w:val="en-GB"/>
        </w:rPr>
        <w:fldChar w:fldCharType="separate"/>
      </w:r>
      <w:r w:rsidR="004D2C53">
        <w:rPr>
          <w:lang w:val="en-GB"/>
        </w:rPr>
        <w:t>[2]</w:t>
      </w:r>
      <w:r w:rsidRPr="00D12F7D">
        <w:rPr>
          <w:lang w:val="en-GB"/>
        </w:rPr>
        <w:fldChar w:fldCharType="end"/>
      </w:r>
      <w:r w:rsidR="00174634" w:rsidRPr="00D12F7D">
        <w:rPr>
          <w:lang w:val="en-GB"/>
        </w:rPr>
        <w:t>,</w:t>
      </w:r>
      <w:r w:rsidR="004B2D93" w:rsidRPr="00D12F7D">
        <w:rPr>
          <w:lang w:val="en-GB"/>
        </w:rPr>
        <w:t xml:space="preserve"> </w:t>
      </w:r>
      <w:r w:rsidR="00103DBF" w:rsidRPr="00D12F7D">
        <w:rPr>
          <w:lang w:val="en-GB"/>
        </w:rPr>
        <w:fldChar w:fldCharType="begin"/>
      </w:r>
      <w:r w:rsidR="00103DBF" w:rsidRPr="00D12F7D">
        <w:rPr>
          <w:lang w:val="en-GB"/>
        </w:rPr>
        <w:instrText xml:space="preserve"> REF _Ref133928426 \r \h </w:instrText>
      </w:r>
      <w:r w:rsidR="00D12F7D">
        <w:rPr>
          <w:lang w:val="en-GB"/>
        </w:rPr>
        <w:instrText xml:space="preserve"> \* MERGEFORMAT </w:instrText>
      </w:r>
      <w:r w:rsidR="00103DBF" w:rsidRPr="00D12F7D">
        <w:rPr>
          <w:lang w:val="en-GB"/>
        </w:rPr>
      </w:r>
      <w:r w:rsidR="00103DBF" w:rsidRPr="00D12F7D">
        <w:rPr>
          <w:lang w:val="en-GB"/>
        </w:rPr>
        <w:fldChar w:fldCharType="separate"/>
      </w:r>
      <w:r w:rsidR="004D2C53">
        <w:rPr>
          <w:lang w:val="en-GB"/>
        </w:rPr>
        <w:t>[3]</w:t>
      </w:r>
      <w:r w:rsidR="00103DBF" w:rsidRPr="00D12F7D">
        <w:rPr>
          <w:lang w:val="en-GB"/>
        </w:rPr>
        <w:fldChar w:fldCharType="end"/>
      </w:r>
      <w:r w:rsidR="00174634" w:rsidRPr="00D12F7D">
        <w:rPr>
          <w:lang w:val="en-GB"/>
        </w:rPr>
        <w:t xml:space="preserve">, </w:t>
      </w:r>
      <w:r w:rsidR="00C770AD" w:rsidRPr="00D12F7D">
        <w:rPr>
          <w:lang w:val="en-GB"/>
        </w:rPr>
        <w:fldChar w:fldCharType="begin"/>
      </w:r>
      <w:r w:rsidR="00C770AD" w:rsidRPr="00D12F7D">
        <w:rPr>
          <w:lang w:val="en-GB"/>
        </w:rPr>
        <w:instrText xml:space="preserve"> REF _Ref141711832 \r \h </w:instrText>
      </w:r>
      <w:r w:rsidR="00D12F7D">
        <w:rPr>
          <w:lang w:val="en-GB"/>
        </w:rPr>
        <w:instrText xml:space="preserve"> \* MERGEFORMAT </w:instrText>
      </w:r>
      <w:r w:rsidR="00C770AD" w:rsidRPr="00D12F7D">
        <w:rPr>
          <w:lang w:val="en-GB"/>
        </w:rPr>
      </w:r>
      <w:r w:rsidR="00C770AD" w:rsidRPr="00D12F7D">
        <w:rPr>
          <w:lang w:val="en-GB"/>
        </w:rPr>
        <w:fldChar w:fldCharType="separate"/>
      </w:r>
      <w:r w:rsidR="004D2C53">
        <w:rPr>
          <w:lang w:val="en-GB"/>
        </w:rPr>
        <w:t>[4]</w:t>
      </w:r>
      <w:r w:rsidR="00C770AD" w:rsidRPr="00D12F7D">
        <w:rPr>
          <w:lang w:val="en-GB"/>
        </w:rPr>
        <w:fldChar w:fldCharType="end"/>
      </w:r>
      <w:r w:rsidR="00087396" w:rsidRPr="00D12F7D">
        <w:rPr>
          <w:lang w:val="en-GB"/>
        </w:rPr>
        <w:t>,</w:t>
      </w:r>
      <w:r w:rsidR="00C770AD" w:rsidRPr="00D12F7D">
        <w:rPr>
          <w:lang w:val="en-GB"/>
        </w:rPr>
        <w:t xml:space="preserve"> </w:t>
      </w:r>
      <w:r w:rsidR="00C770AD" w:rsidRPr="00D12F7D">
        <w:rPr>
          <w:lang w:val="en-GB"/>
        </w:rPr>
        <w:fldChar w:fldCharType="begin"/>
      </w:r>
      <w:r w:rsidR="00C770AD" w:rsidRPr="00D12F7D">
        <w:rPr>
          <w:lang w:val="en-GB"/>
        </w:rPr>
        <w:instrText xml:space="preserve"> REF _Ref145059179 \r \h </w:instrText>
      </w:r>
      <w:r w:rsidR="00D12F7D">
        <w:rPr>
          <w:lang w:val="en-GB"/>
        </w:rPr>
        <w:instrText xml:space="preserve"> \* MERGEFORMAT </w:instrText>
      </w:r>
      <w:r w:rsidR="00C770AD" w:rsidRPr="00D12F7D">
        <w:rPr>
          <w:lang w:val="en-GB"/>
        </w:rPr>
      </w:r>
      <w:r w:rsidR="00C770AD" w:rsidRPr="00D12F7D">
        <w:rPr>
          <w:lang w:val="en-GB"/>
        </w:rPr>
        <w:fldChar w:fldCharType="separate"/>
      </w:r>
      <w:r w:rsidR="004D2C53">
        <w:rPr>
          <w:lang w:val="en-GB"/>
        </w:rPr>
        <w:t>[5]</w:t>
      </w:r>
      <w:r w:rsidR="00C770AD" w:rsidRPr="00D12F7D">
        <w:rPr>
          <w:lang w:val="en-GB"/>
        </w:rPr>
        <w:fldChar w:fldCharType="end"/>
      </w:r>
      <w:r w:rsidR="002C00F6" w:rsidRPr="00D12F7D">
        <w:rPr>
          <w:lang w:val="en-GB"/>
        </w:rPr>
        <w:t xml:space="preserve">, </w:t>
      </w:r>
      <w:r w:rsidR="00DA0026" w:rsidRPr="00D12F7D">
        <w:rPr>
          <w:lang w:val="en-GB"/>
        </w:rPr>
        <w:fldChar w:fldCharType="begin"/>
      </w:r>
      <w:r w:rsidR="00DA0026" w:rsidRPr="00D12F7D">
        <w:rPr>
          <w:lang w:val="en-GB"/>
        </w:rPr>
        <w:instrText xml:space="preserve"> REF _Ref149591646 \r \h </w:instrText>
      </w:r>
      <w:r w:rsidR="00D12F7D">
        <w:rPr>
          <w:lang w:val="en-GB"/>
        </w:rPr>
        <w:instrText xml:space="preserve"> \* MERGEFORMAT </w:instrText>
      </w:r>
      <w:r w:rsidR="00DA0026" w:rsidRPr="00D12F7D">
        <w:rPr>
          <w:lang w:val="en-GB"/>
        </w:rPr>
      </w:r>
      <w:r w:rsidR="00DA0026" w:rsidRPr="00D12F7D">
        <w:rPr>
          <w:lang w:val="en-GB"/>
        </w:rPr>
        <w:fldChar w:fldCharType="separate"/>
      </w:r>
      <w:r w:rsidR="004D2C53">
        <w:rPr>
          <w:lang w:val="en-GB"/>
        </w:rPr>
        <w:t>[6]</w:t>
      </w:r>
      <w:r w:rsidR="00DA0026" w:rsidRPr="00D12F7D">
        <w:rPr>
          <w:lang w:val="en-GB"/>
        </w:rPr>
        <w:fldChar w:fldCharType="end"/>
      </w:r>
      <w:r w:rsidR="00DA0026" w:rsidRPr="00D12F7D">
        <w:rPr>
          <w:lang w:val="en-GB"/>
        </w:rPr>
        <w:t xml:space="preserve"> </w:t>
      </w:r>
      <w:r w:rsidR="002C00F6" w:rsidRPr="00D12F7D">
        <w:rPr>
          <w:lang w:val="en-GB"/>
        </w:rPr>
        <w:t>and</w:t>
      </w:r>
      <w:r w:rsidR="00DA0026" w:rsidRPr="00D12F7D">
        <w:rPr>
          <w:lang w:val="en-GB"/>
        </w:rPr>
        <w:t xml:space="preserve"> </w:t>
      </w:r>
      <w:r w:rsidR="00DA0026" w:rsidRPr="00D12F7D">
        <w:rPr>
          <w:lang w:val="en-GB"/>
        </w:rPr>
        <w:fldChar w:fldCharType="begin"/>
      </w:r>
      <w:r w:rsidR="00DA0026" w:rsidRPr="00D12F7D">
        <w:rPr>
          <w:lang w:val="en-GB"/>
        </w:rPr>
        <w:instrText xml:space="preserve"> REF _Ref155366495 \r \h </w:instrText>
      </w:r>
      <w:r w:rsidR="00D12F7D">
        <w:rPr>
          <w:lang w:val="en-GB"/>
        </w:rPr>
        <w:instrText xml:space="preserve"> \* MERGEFORMAT </w:instrText>
      </w:r>
      <w:r w:rsidR="00DA0026" w:rsidRPr="00D12F7D">
        <w:rPr>
          <w:lang w:val="en-GB"/>
        </w:rPr>
      </w:r>
      <w:r w:rsidR="00DA0026" w:rsidRPr="00D12F7D">
        <w:rPr>
          <w:lang w:val="en-GB"/>
        </w:rPr>
        <w:fldChar w:fldCharType="separate"/>
      </w:r>
      <w:r w:rsidR="004D2C53">
        <w:rPr>
          <w:lang w:val="en-GB"/>
        </w:rPr>
        <w:t>[7]</w:t>
      </w:r>
      <w:r w:rsidR="00DA0026" w:rsidRPr="00D12F7D">
        <w:rPr>
          <w:lang w:val="en-GB"/>
        </w:rPr>
        <w:fldChar w:fldCharType="end"/>
      </w:r>
      <w:r w:rsidR="00C770AD" w:rsidRPr="00D12F7D">
        <w:rPr>
          <w:lang w:val="en-GB"/>
        </w:rPr>
        <w:t>.</w:t>
      </w:r>
    </w:p>
    <w:p w14:paraId="1CFCF7B7" w14:textId="77777777" w:rsidR="00D645AE" w:rsidRPr="00053722" w:rsidRDefault="00D645AE" w:rsidP="00D645AE">
      <w:pPr>
        <w:jc w:val="both"/>
        <w:rPr>
          <w:lang w:val="en-GB"/>
        </w:rPr>
      </w:pPr>
      <w:r w:rsidRPr="00053722">
        <w:rPr>
          <w:lang w:val="en-GB"/>
        </w:rPr>
        <w:t>The major open topics being: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D645AE" w:rsidRPr="00053722" w14:paraId="50E7508B" w14:textId="77777777">
        <w:trPr>
          <w:jc w:val="center"/>
        </w:trPr>
        <w:tc>
          <w:tcPr>
            <w:tcW w:w="8655" w:type="dxa"/>
          </w:tcPr>
          <w:p w14:paraId="2FB7F4E2" w14:textId="77777777" w:rsidR="00D645AE" w:rsidRPr="00053722" w:rsidRDefault="00D645AE" w:rsidP="00D645AE">
            <w:pPr>
              <w:pStyle w:val="ListParagraph"/>
              <w:numPr>
                <w:ilvl w:val="0"/>
                <w:numId w:val="27"/>
              </w:numPr>
              <w:rPr>
                <w:rFonts w:eastAsia="SimSun"/>
                <w:lang w:val="en-GB" w:eastAsia="zh-CN"/>
              </w:rPr>
            </w:pPr>
            <w:r w:rsidRPr="00053722">
              <w:rPr>
                <w:rFonts w:eastAsia="SimSun"/>
                <w:lang w:val="en-GB" w:eastAsia="zh-CN"/>
              </w:rPr>
              <w:t>PDSCH requirements</w:t>
            </w:r>
          </w:p>
          <w:p w14:paraId="3ACC7668" w14:textId="347315F6" w:rsidR="00D645AE" w:rsidRPr="007B71E1" w:rsidRDefault="00D645AE" w:rsidP="007B71E1">
            <w:pPr>
              <w:rPr>
                <w:rFonts w:eastAsia="SimSun"/>
                <w:lang w:val="en-GB" w:eastAsia="zh-CN"/>
              </w:rPr>
            </w:pPr>
          </w:p>
        </w:tc>
      </w:tr>
    </w:tbl>
    <w:p w14:paraId="5509B964" w14:textId="77777777" w:rsidR="00D645AE" w:rsidRPr="00053722" w:rsidRDefault="00D645AE" w:rsidP="00D645AE">
      <w:pPr>
        <w:rPr>
          <w:lang w:val="en-GB"/>
        </w:rPr>
      </w:pPr>
    </w:p>
    <w:p w14:paraId="197025A8" w14:textId="383ACDA1" w:rsidR="00D13472" w:rsidRPr="00053722" w:rsidRDefault="00D645AE" w:rsidP="00FB72DA">
      <w:pPr>
        <w:jc w:val="both"/>
        <w:rPr>
          <w:lang w:val="en-GB"/>
        </w:rPr>
      </w:pPr>
      <w:r w:rsidRPr="00053722">
        <w:rPr>
          <w:lang w:val="en-GB"/>
        </w:rPr>
        <w:t xml:space="preserve">This paper presents Nokia’s views on the open issues related to the 8Rx UE </w:t>
      </w:r>
      <w:r w:rsidR="00137298" w:rsidRPr="00053722">
        <w:rPr>
          <w:lang w:val="en-GB"/>
        </w:rPr>
        <w:t xml:space="preserve">PDSCH </w:t>
      </w:r>
      <w:r w:rsidRPr="00053722">
        <w:rPr>
          <w:lang w:val="en-GB"/>
        </w:rPr>
        <w:t>demodulation</w:t>
      </w:r>
      <w:r w:rsidR="00EB467C">
        <w:rPr>
          <w:lang w:val="en-GB"/>
        </w:rPr>
        <w:t>.</w:t>
      </w:r>
    </w:p>
    <w:p w14:paraId="18F295FC" w14:textId="1F602C73" w:rsidR="00D20C61" w:rsidRPr="00D20C61" w:rsidRDefault="003B659E" w:rsidP="00D20C61">
      <w:pPr>
        <w:pStyle w:val="RAN4H1"/>
      </w:pPr>
      <w:bookmarkStart w:id="4" w:name="_Toc116995842"/>
      <w:r w:rsidRPr="00053722">
        <w:t>Discussion</w:t>
      </w:r>
      <w:bookmarkEnd w:id="4"/>
    </w:p>
    <w:p w14:paraId="477B42F1" w14:textId="794337D0" w:rsidR="001804A4" w:rsidRDefault="00030272" w:rsidP="001804A4">
      <w:pPr>
        <w:pStyle w:val="RAN4H2"/>
        <w:rPr>
          <w:lang w:val="en-GB"/>
        </w:rPr>
      </w:pPr>
      <w:r>
        <w:rPr>
          <w:lang w:val="en-GB"/>
        </w:rPr>
        <w:t xml:space="preserve">Reference Channels for </w:t>
      </w:r>
      <w:r w:rsidR="00D20C61">
        <w:rPr>
          <w:lang w:val="en-GB"/>
        </w:rPr>
        <w:t>CA Cases</w:t>
      </w:r>
    </w:p>
    <w:p w14:paraId="26DBE2C5" w14:textId="7CF500CC" w:rsidR="007002E9" w:rsidRDefault="00D20C61" w:rsidP="007002E9">
      <w:pPr>
        <w:rPr>
          <w:lang w:val="en-GB"/>
        </w:rPr>
      </w:pPr>
      <w:r>
        <w:rPr>
          <w:lang w:val="en-GB"/>
        </w:rPr>
        <w:t xml:space="preserve">As part of RAN4#110 the </w:t>
      </w:r>
      <w:proofErr w:type="spellStart"/>
      <w:r>
        <w:rPr>
          <w:lang w:val="en-GB"/>
        </w:rPr>
        <w:t>draftCR</w:t>
      </w:r>
      <w:proofErr w:type="spellEnd"/>
      <w:r w:rsidR="00D745CE">
        <w:rPr>
          <w:lang w:val="en-GB"/>
        </w:rPr>
        <w:t xml:space="preserve"> R4-2403083</w:t>
      </w:r>
      <w:r w:rsidR="004D2C53">
        <w:rPr>
          <w:lang w:val="en-GB"/>
        </w:rPr>
        <w:t xml:space="preserve"> </w:t>
      </w:r>
      <w:r>
        <w:rPr>
          <w:lang w:val="en-GB"/>
        </w:rPr>
        <w:t xml:space="preserve">was submitted to bring together the PDSCH CA </w:t>
      </w:r>
      <w:r w:rsidR="00B00869">
        <w:rPr>
          <w:lang w:val="en-GB"/>
        </w:rPr>
        <w:t>requirements for insertion into TS 38.101-4.</w:t>
      </w:r>
    </w:p>
    <w:p w14:paraId="1344C9A6" w14:textId="51C0ABD7" w:rsidR="00B00869" w:rsidRDefault="00B00869" w:rsidP="007002E9">
      <w:pPr>
        <w:rPr>
          <w:lang w:val="en-GB"/>
        </w:rPr>
      </w:pPr>
      <w:r>
        <w:rPr>
          <w:lang w:val="en-GB"/>
        </w:rPr>
        <w:t xml:space="preserve">During the development of this </w:t>
      </w:r>
      <w:proofErr w:type="spellStart"/>
      <w:r>
        <w:rPr>
          <w:lang w:val="en-GB"/>
        </w:rPr>
        <w:t>draftCR</w:t>
      </w:r>
      <w:proofErr w:type="spellEnd"/>
      <w:r>
        <w:rPr>
          <w:lang w:val="en-GB"/>
        </w:rPr>
        <w:t xml:space="preserve"> it was identified that </w:t>
      </w:r>
      <w:r w:rsidR="004D496B">
        <w:rPr>
          <w:lang w:val="en-GB"/>
        </w:rPr>
        <w:t>there were some errors in the reference channels.</w:t>
      </w:r>
    </w:p>
    <w:p w14:paraId="5E0DA5C9" w14:textId="5E1E96ED" w:rsidR="0008008F" w:rsidRDefault="0063231D" w:rsidP="0008008F">
      <w:pPr>
        <w:pStyle w:val="RAN4observation0"/>
      </w:pPr>
      <w:bookmarkStart w:id="5" w:name="_Toc163057399"/>
      <w:r>
        <w:t xml:space="preserve">Some endorsed CRs on the 8Rx Work Item have some </w:t>
      </w:r>
      <w:r w:rsidR="0009448E">
        <w:t>issues</w:t>
      </w:r>
      <w:r>
        <w:t xml:space="preserve"> associated with them.</w:t>
      </w:r>
      <w:bookmarkEnd w:id="5"/>
    </w:p>
    <w:p w14:paraId="5FB24497" w14:textId="6F5A745B" w:rsidR="0063231D" w:rsidRPr="0063231D" w:rsidRDefault="0009448E" w:rsidP="0063231D">
      <w:pPr>
        <w:pStyle w:val="RAN4proposal"/>
      </w:pPr>
      <w:bookmarkStart w:id="6" w:name="_Toc163057400"/>
      <w:r>
        <w:rPr>
          <w:rStyle w:val="ui-provider"/>
        </w:rPr>
        <w:t>The CRs endorsed at the last meeting have numerous issues, e.g., missing CBWs and irregular numbering, which should be fixed in this m</w:t>
      </w:r>
      <w:r w:rsidR="004D2C53">
        <w:rPr>
          <w:rStyle w:val="ui-provider"/>
        </w:rPr>
        <w:t>e</w:t>
      </w:r>
      <w:r>
        <w:rPr>
          <w:rStyle w:val="ui-provider"/>
        </w:rPr>
        <w:t>eting</w:t>
      </w:r>
      <w:r w:rsidR="004D2C53">
        <w:rPr>
          <w:rStyle w:val="ui-provider"/>
        </w:rPr>
        <w:t>.</w:t>
      </w:r>
      <w:bookmarkEnd w:id="6"/>
    </w:p>
    <w:p w14:paraId="4251426E" w14:textId="16D380D6" w:rsidR="005A0A2E" w:rsidRDefault="005A0A2E" w:rsidP="007002E9">
      <w:pPr>
        <w:rPr>
          <w:lang w:val="en-GB"/>
        </w:rPr>
      </w:pPr>
      <w:r>
        <w:rPr>
          <w:lang w:val="en-GB"/>
        </w:rPr>
        <w:t xml:space="preserve">The remainder of the discussion within this contribution is broken down </w:t>
      </w:r>
      <w:r w:rsidR="00AA1976">
        <w:rPr>
          <w:lang w:val="en-GB"/>
        </w:rPr>
        <w:t>per ‘table’ within TS 38.101-4</w:t>
      </w:r>
      <w:r w:rsidR="00840AFE">
        <w:rPr>
          <w:lang w:val="en-GB"/>
        </w:rPr>
        <w:t>, as the tables for baseline and simple receiver are the same (except for the SNR) they have only been used once in this contribution.</w:t>
      </w:r>
    </w:p>
    <w:p w14:paraId="2DCB4D85" w14:textId="33041455" w:rsidR="00AA1976" w:rsidRDefault="002D5A5F" w:rsidP="00C417DA">
      <w:pPr>
        <w:pStyle w:val="RAN4H3"/>
      </w:pPr>
      <w:r>
        <w:t xml:space="preserve">FDD 15kHz SCS, Rank 2 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2"/>
        <w:gridCol w:w="1344"/>
        <w:gridCol w:w="1523"/>
        <w:gridCol w:w="1366"/>
        <w:gridCol w:w="1540"/>
        <w:gridCol w:w="675"/>
      </w:tblGrid>
      <w:tr w:rsidR="00210DD1" w14:paraId="6728EFFA" w14:textId="77777777" w:rsidTr="002C13F0">
        <w:trPr>
          <w:trHeight w:val="397"/>
          <w:jc w:val="center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3E73C3" w14:textId="77777777" w:rsidR="00210DD1" w:rsidRDefault="00210DD1" w:rsidP="0063793E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EBF806" w14:textId="77777777" w:rsidR="00210DD1" w:rsidRDefault="00210DD1" w:rsidP="0063793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96E581" w14:textId="77777777" w:rsidR="00210DD1" w:rsidRDefault="00210DD1" w:rsidP="0063793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EF7237" w14:textId="77777777" w:rsidR="00210DD1" w:rsidRDefault="00210DD1" w:rsidP="0063793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FD4E45" w14:textId="77777777" w:rsidR="00210DD1" w:rsidRDefault="00210DD1" w:rsidP="0063793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B07FF0" w14:textId="77777777" w:rsidR="00210DD1" w:rsidRDefault="00210DD1" w:rsidP="0063793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210DD1" w14:paraId="5D0CDA11" w14:textId="77777777" w:rsidTr="002C13F0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8B4933" w14:textId="77777777" w:rsidR="00210DD1" w:rsidRDefault="00210DD1" w:rsidP="0063793E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83FB47" w14:textId="77777777" w:rsidR="00210DD1" w:rsidRDefault="00210DD1" w:rsidP="0063793E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4B8CCA" w14:textId="77777777" w:rsidR="00210DD1" w:rsidRDefault="00210DD1" w:rsidP="0063793E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64EB7E" w14:textId="77777777" w:rsidR="00210DD1" w:rsidRDefault="00210DD1" w:rsidP="0063793E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AAFD8A" w14:textId="77777777" w:rsidR="00210DD1" w:rsidRDefault="00210DD1" w:rsidP="0063793E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CD7CE2" w14:textId="77777777" w:rsidR="00210DD1" w:rsidRDefault="00210DD1" w:rsidP="0063793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3CDD90" w14:textId="77777777" w:rsidR="00210DD1" w:rsidRDefault="00210DD1" w:rsidP="0063793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210DD1" w14:paraId="3DECAE08" w14:textId="77777777" w:rsidTr="002C13F0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16A8A6" w14:textId="77777777" w:rsidR="00210DD1" w:rsidRDefault="00210DD1" w:rsidP="0063793E">
            <w:pPr>
              <w:pStyle w:val="TAC"/>
              <w:rPr>
                <w:rFonts w:cs="Arial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50C66A" w14:textId="77777777" w:rsidR="00210DD1" w:rsidRPr="0063793E" w:rsidRDefault="00210DD1" w:rsidP="0063793E">
            <w:pPr>
              <w:pStyle w:val="TAC"/>
              <w:rPr>
                <w:rFonts w:cs="Times New Roman"/>
                <w:lang w:val="fr-FR"/>
              </w:rPr>
            </w:pPr>
            <w:r>
              <w:rPr>
                <w:lang w:val="fr-FR"/>
              </w:rPr>
              <w:t>[R.PDSCH.1-20.1 FDD]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D8AFBE" w14:textId="77777777" w:rsidR="00210DD1" w:rsidRPr="00983EDE" w:rsidRDefault="00210DD1" w:rsidP="0063793E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DAE0C4" w14:textId="77777777" w:rsidR="00210DD1" w:rsidRDefault="00210DD1" w:rsidP="0063793E">
            <w:pPr>
              <w:pStyle w:val="TAC"/>
              <w:rPr>
                <w:rFonts w:cs="Arial"/>
              </w:rPr>
            </w:pPr>
            <w:r>
              <w:rPr>
                <w:rFonts w:hint="eastAsia"/>
                <w:color w:val="000000"/>
                <w:lang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EDA9C1" w14:textId="77777777" w:rsidR="00210DD1" w:rsidRDefault="00210DD1" w:rsidP="0063793E">
            <w:pPr>
              <w:pStyle w:val="TAC"/>
              <w:rPr>
                <w:rFonts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960FD5" w14:textId="77777777" w:rsidR="00210DD1" w:rsidRDefault="00210DD1" w:rsidP="0063793E">
            <w:pPr>
              <w:pStyle w:val="TAC"/>
              <w:rPr>
                <w:rFonts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A1321" w14:textId="4B0262BD" w:rsidR="00210DD1" w:rsidRDefault="00210DD1" w:rsidP="0063793E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210DD1" w14:paraId="5A90F8E5" w14:textId="77777777" w:rsidTr="002C13F0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DD48F7" w14:textId="77777777" w:rsidR="00210DD1" w:rsidRDefault="00210DD1" w:rsidP="00637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450053" w14:textId="0BFB091C" w:rsidR="00210DD1" w:rsidRDefault="00210DD1" w:rsidP="0063793E">
            <w:pPr>
              <w:pStyle w:val="TAC"/>
              <w:rPr>
                <w:rFonts w:eastAsia="SimSun" w:cs="Arial"/>
                <w:lang w:eastAsia="zh-CN"/>
              </w:rPr>
            </w:pPr>
            <w:proofErr w:type="gramStart"/>
            <w:r>
              <w:t>R.PDSCH</w:t>
            </w:r>
            <w:proofErr w:type="gramEnd"/>
            <w:r>
              <w:t>.1-2.2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2A4CC3" w14:textId="77777777" w:rsidR="00210DD1" w:rsidRDefault="00210DD1" w:rsidP="0063793E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CFC228" w14:textId="77777777" w:rsidR="00210DD1" w:rsidRDefault="00210DD1" w:rsidP="0063793E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587955" w14:textId="77777777" w:rsidR="00210DD1" w:rsidRDefault="00210DD1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3394F0" w14:textId="77777777" w:rsidR="00210DD1" w:rsidRDefault="00210DD1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E5739D" w14:textId="3592D410" w:rsidR="00210DD1" w:rsidRDefault="00210DD1" w:rsidP="0063793E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210DD1" w14:paraId="48385459" w14:textId="77777777" w:rsidTr="002C13F0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A93F24" w14:textId="77777777" w:rsidR="00210DD1" w:rsidRDefault="00210DD1" w:rsidP="00637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E7F94F" w14:textId="77777777" w:rsidR="00210DD1" w:rsidRDefault="00210DD1" w:rsidP="0063793E">
            <w:pPr>
              <w:pStyle w:val="TAC"/>
              <w:rPr>
                <w:rFonts w:eastAsia="SimSun" w:cs="Arial"/>
                <w:lang w:eastAsia="zh-CN"/>
              </w:rPr>
            </w:pPr>
            <w:r>
              <w:t>[</w:t>
            </w:r>
            <w:proofErr w:type="gramStart"/>
            <w:r>
              <w:t>R.PDSCH</w:t>
            </w:r>
            <w:proofErr w:type="gramEnd"/>
            <w:r>
              <w:t>.1-20.2 FDD]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540C23" w14:textId="77777777" w:rsidR="00210DD1" w:rsidRDefault="00210DD1" w:rsidP="0063793E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627CA5" w14:textId="77777777" w:rsidR="00210DD1" w:rsidRDefault="00210DD1" w:rsidP="0063793E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54AF4A" w14:textId="77777777" w:rsidR="00210DD1" w:rsidRDefault="00210DD1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D5928F" w14:textId="77777777" w:rsidR="00210DD1" w:rsidRDefault="00210DD1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44859" w14:textId="5CDE36C3" w:rsidR="00210DD1" w:rsidRDefault="00210DD1" w:rsidP="0063793E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210DD1" w14:paraId="04A99069" w14:textId="77777777" w:rsidTr="002C13F0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8C841" w14:textId="77777777" w:rsidR="00210DD1" w:rsidRDefault="00210DD1" w:rsidP="00637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F72AFF" w14:textId="77777777" w:rsidR="00210DD1" w:rsidRPr="0063793E" w:rsidRDefault="00210DD1" w:rsidP="0063793E">
            <w:pPr>
              <w:pStyle w:val="TAC"/>
              <w:rPr>
                <w:rFonts w:cs="Times New Roman"/>
                <w:lang w:val="fr-FR"/>
              </w:rPr>
            </w:pPr>
            <w:r>
              <w:rPr>
                <w:lang w:val="fr-FR"/>
              </w:rPr>
              <w:t>[R.PDSCH.1-20.3 FDD]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95A1E" w14:textId="77777777" w:rsidR="00210DD1" w:rsidRDefault="00210DD1" w:rsidP="0063793E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4316CD" w14:textId="77777777" w:rsidR="00210DD1" w:rsidRDefault="00210DD1" w:rsidP="0063793E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CE9183" w14:textId="77777777" w:rsidR="00210DD1" w:rsidRDefault="00210DD1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B11CAA" w14:textId="77777777" w:rsidR="00210DD1" w:rsidRDefault="00210DD1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A589F0" w14:textId="53E7C595" w:rsidR="00210DD1" w:rsidRDefault="00210DD1" w:rsidP="0063793E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210DD1" w14:paraId="6C39615F" w14:textId="77777777" w:rsidTr="002C13F0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15C5E9" w14:textId="77777777" w:rsidR="00210DD1" w:rsidRDefault="00210DD1" w:rsidP="00637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567D91" w14:textId="77777777" w:rsidR="00210DD1" w:rsidRPr="0063793E" w:rsidRDefault="00210DD1" w:rsidP="0063793E">
            <w:pPr>
              <w:pStyle w:val="TAC"/>
              <w:rPr>
                <w:rFonts w:cs="Times New Roman"/>
                <w:lang w:val="fr-FR" w:eastAsia="zh-CN"/>
              </w:rPr>
            </w:pPr>
            <w:r>
              <w:rPr>
                <w:lang w:val="fr-FR"/>
              </w:rPr>
              <w:t>[R.PDSCH.1-20.4 FDD]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1C22AD" w14:textId="77777777" w:rsidR="00210DD1" w:rsidRDefault="00210DD1" w:rsidP="0063793E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6B428E" w14:textId="77777777" w:rsidR="00210DD1" w:rsidRDefault="00210DD1" w:rsidP="0063793E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E5173B" w14:textId="77777777" w:rsidR="00210DD1" w:rsidRDefault="00210DD1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B8FD83" w14:textId="77777777" w:rsidR="00210DD1" w:rsidRDefault="00210DD1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E26494" w14:textId="7D93D0CC" w:rsidR="00210DD1" w:rsidRDefault="00210DD1" w:rsidP="0063793E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210DD1" w14:paraId="18B74A67" w14:textId="77777777" w:rsidTr="002C13F0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597105" w14:textId="77777777" w:rsidR="00210DD1" w:rsidRDefault="00210DD1" w:rsidP="00637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51C23B" w14:textId="77777777" w:rsidR="00210DD1" w:rsidRDefault="00210DD1" w:rsidP="0063793E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[</w:t>
            </w: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.1-X.1 FDD</w:t>
            </w:r>
            <w:r>
              <w:rPr>
                <w:rFonts w:cs="Arial"/>
              </w:rPr>
              <w:t>]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951D31" w14:textId="77777777" w:rsidR="00210DD1" w:rsidRDefault="00210DD1" w:rsidP="0063793E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8D866A" w14:textId="77777777" w:rsidR="00210DD1" w:rsidRDefault="00210DD1" w:rsidP="0063793E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6A7165" w14:textId="77777777" w:rsidR="00210DD1" w:rsidRDefault="00210DD1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8CDDDA" w14:textId="77777777" w:rsidR="00210DD1" w:rsidRDefault="00210DD1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27A379" w14:textId="2ABE22FD" w:rsidR="00210DD1" w:rsidRDefault="00210DD1" w:rsidP="0063793E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AD6FF7" w14:paraId="69CD07BC" w14:textId="77777777" w:rsidTr="002C13F0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641DE" w14:textId="490FA296" w:rsidR="00AD6FF7" w:rsidRDefault="00AD6FF7" w:rsidP="00AD6F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89BA36" w14:textId="79A9572C" w:rsidR="00AD6FF7" w:rsidRDefault="00AD6FF7" w:rsidP="00AD6F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</w:t>
            </w: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.1-X.</w:t>
            </w:r>
            <w:r>
              <w:rPr>
                <w:rFonts w:cs="Arial"/>
              </w:rPr>
              <w:t>2</w:t>
            </w:r>
            <w:r w:rsidRPr="00FC34CA">
              <w:rPr>
                <w:rFonts w:cs="Arial"/>
              </w:rPr>
              <w:t xml:space="preserve"> FDD</w:t>
            </w:r>
            <w:r>
              <w:rPr>
                <w:rFonts w:cs="Arial"/>
              </w:rPr>
              <w:t>]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B99E49" w14:textId="03D839CC" w:rsidR="00AD6FF7" w:rsidRDefault="00AD6FF7" w:rsidP="00AD6FF7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FA02F4" w14:textId="192DF412" w:rsidR="00AD6FF7" w:rsidRDefault="00AD6FF7" w:rsidP="00AD6FF7">
            <w:pPr>
              <w:pStyle w:val="TAC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501978" w14:textId="12F9096B" w:rsidR="00AD6FF7" w:rsidRDefault="00AD6FF7" w:rsidP="00AD6FF7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DC75D" w14:textId="76EB0E28" w:rsidR="00AD6FF7" w:rsidRDefault="00AD6FF7" w:rsidP="00AD6FF7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063285" w14:textId="77777777" w:rsidR="00AD6FF7" w:rsidRDefault="00AD6FF7" w:rsidP="00AD6FF7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AD6FF7" w14:paraId="35A71DCD" w14:textId="77777777" w:rsidTr="002C13F0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AE1C1F" w14:textId="77777777" w:rsidR="00AD6FF7" w:rsidRDefault="00AD6FF7" w:rsidP="00AD6FF7">
            <w:pPr>
              <w:pStyle w:val="TAC"/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79AEC6" w14:textId="77777777" w:rsidR="00AD6FF7" w:rsidRDefault="00AD6FF7" w:rsidP="00AD6FF7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[</w:t>
            </w: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.1-X.3 FDD</w:t>
            </w:r>
            <w:r>
              <w:rPr>
                <w:rFonts w:cs="Arial"/>
              </w:rPr>
              <w:t>]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32AFC8" w14:textId="77777777" w:rsidR="00AD6FF7" w:rsidRDefault="00AD6FF7" w:rsidP="00AD6FF7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8E5AEF" w14:textId="77777777" w:rsidR="00AD6FF7" w:rsidRDefault="00AD6FF7" w:rsidP="00AD6FF7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433D0C" w14:textId="77777777" w:rsidR="00AD6FF7" w:rsidRDefault="00AD6FF7" w:rsidP="00AD6FF7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89AE01" w14:textId="77777777" w:rsidR="00AD6FF7" w:rsidRDefault="00AD6FF7" w:rsidP="00AD6FF7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5597E" w14:textId="5B510792" w:rsidR="00AD6FF7" w:rsidRDefault="00AD6FF7" w:rsidP="00AD6FF7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AD6FF7" w14:paraId="76A35880" w14:textId="77777777" w:rsidTr="002C13F0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F1205" w14:textId="77777777" w:rsidR="00AD6FF7" w:rsidRDefault="00AD6FF7" w:rsidP="00AD6FF7">
            <w:pPr>
              <w:pStyle w:val="TAC"/>
            </w:pPr>
            <w:r>
              <w:t>45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D32DC6" w14:textId="77777777" w:rsidR="00AD6FF7" w:rsidRDefault="00AD6FF7" w:rsidP="00AD6FF7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[</w:t>
            </w: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.1-X.4 FDD</w:t>
            </w:r>
            <w:r>
              <w:rPr>
                <w:rFonts w:cs="Arial"/>
              </w:rPr>
              <w:t>]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8FC43F" w14:textId="77777777" w:rsidR="00AD6FF7" w:rsidRDefault="00AD6FF7" w:rsidP="00AD6FF7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686B05" w14:textId="77777777" w:rsidR="00AD6FF7" w:rsidRDefault="00AD6FF7" w:rsidP="00AD6FF7">
            <w:pPr>
              <w:pStyle w:val="TAC"/>
              <w:rPr>
                <w:color w:val="000000"/>
                <w:lang w:eastAsia="zh-CN"/>
              </w:rPr>
            </w:pPr>
            <w:r>
              <w:rPr>
                <w:rFonts w:hint="eastAsia"/>
                <w:color w:val="000000"/>
                <w:lang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DE7942" w14:textId="77777777" w:rsidR="00AD6FF7" w:rsidRDefault="00AD6FF7" w:rsidP="00AD6FF7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DE95AB" w14:textId="77777777" w:rsidR="00AD6FF7" w:rsidRDefault="00AD6FF7" w:rsidP="00AD6FF7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209FE7" w14:textId="4E9C46B4" w:rsidR="00AD6FF7" w:rsidRDefault="00AD6FF7" w:rsidP="00AD6FF7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AD6FF7" w14:paraId="3B43C93B" w14:textId="77777777" w:rsidTr="002C13F0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8722CE" w14:textId="77777777" w:rsidR="00AD6FF7" w:rsidRDefault="00AD6FF7" w:rsidP="00AD6F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F1FDD" w14:textId="77777777" w:rsidR="00AD6FF7" w:rsidRDefault="00AD6FF7" w:rsidP="00AD6FF7">
            <w:pPr>
              <w:pStyle w:val="TAC"/>
              <w:rPr>
                <w:rFonts w:eastAsia="SimSun" w:cs="Arial"/>
              </w:rPr>
            </w:pPr>
            <w:r>
              <w:rPr>
                <w:rFonts w:cs="Arial"/>
              </w:rPr>
              <w:t>[</w:t>
            </w: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.1-X.5 FDD</w:t>
            </w:r>
            <w:r>
              <w:rPr>
                <w:rFonts w:cs="Arial"/>
              </w:rPr>
              <w:t>]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8631D5" w14:textId="77777777" w:rsidR="00AD6FF7" w:rsidRDefault="00AD6FF7" w:rsidP="00AD6FF7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329C55" w14:textId="77777777" w:rsidR="00AD6FF7" w:rsidRDefault="00AD6FF7" w:rsidP="00AD6FF7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eastAsia="zh-CN"/>
              </w:rPr>
              <w:t>TDLC300-100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A44E8E" w14:textId="77777777" w:rsidR="00AD6FF7" w:rsidRDefault="00AD6FF7" w:rsidP="00AD6FF7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668A14" w14:textId="77777777" w:rsidR="00AD6FF7" w:rsidRDefault="00AD6FF7" w:rsidP="00AD6FF7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CC2212" w14:textId="5C5138FC" w:rsidR="00AD6FF7" w:rsidRDefault="00AD6FF7" w:rsidP="00AD6FF7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</w:tbl>
    <w:p w14:paraId="2C7606B6" w14:textId="77777777" w:rsidR="002C13F0" w:rsidRDefault="002C13F0" w:rsidP="002C13F0"/>
    <w:p w14:paraId="43C9FE55" w14:textId="55D37681" w:rsidR="002C13F0" w:rsidRDefault="002C13F0" w:rsidP="002C13F0">
      <w:r>
        <w:t>From CRs:</w:t>
      </w:r>
    </w:p>
    <w:p w14:paraId="372ED1A1" w14:textId="77777777" w:rsidR="002C13F0" w:rsidRDefault="002C13F0" w:rsidP="002C13F0">
      <w:r>
        <w:t>R4-2319230 (CBW 5MHz – 25MHz)</w:t>
      </w:r>
    </w:p>
    <w:p w14:paraId="1A2CE3A9" w14:textId="77777777" w:rsidR="002C13F0" w:rsidRDefault="002C13F0" w:rsidP="002C13F0">
      <w:r>
        <w:t xml:space="preserve">Issues: </w:t>
      </w:r>
    </w:p>
    <w:p w14:paraId="47267986" w14:textId="77777777" w:rsidR="002C13F0" w:rsidRDefault="002C13F0" w:rsidP="002C13F0">
      <w:pPr>
        <w:pStyle w:val="ListParagraph"/>
        <w:numPr>
          <w:ilvl w:val="0"/>
          <w:numId w:val="36"/>
        </w:numPr>
      </w:pPr>
      <w:r>
        <w:t>Same numbering as R4-2318668</w:t>
      </w:r>
    </w:p>
    <w:p w14:paraId="436670DA" w14:textId="21B0C9E8" w:rsidR="00DD36E1" w:rsidRDefault="00DD36E1" w:rsidP="00DD36E1">
      <w:r>
        <w:t>R4-2319</w:t>
      </w:r>
      <w:r w:rsidR="00E00694">
        <w:t>388</w:t>
      </w:r>
      <w:r>
        <w:t xml:space="preserve"> (CBW </w:t>
      </w:r>
      <w:r w:rsidR="00AC1AA9">
        <w:t>30</w:t>
      </w:r>
      <w:r>
        <w:t xml:space="preserve">MHz – </w:t>
      </w:r>
      <w:r w:rsidR="003719EA">
        <w:t>50</w:t>
      </w:r>
      <w:r>
        <w:t>MHz)</w:t>
      </w:r>
    </w:p>
    <w:p w14:paraId="4C042CDE" w14:textId="77777777" w:rsidR="00DD36E1" w:rsidRDefault="00DD36E1" w:rsidP="00DD36E1">
      <w:r>
        <w:t xml:space="preserve">Issues: </w:t>
      </w:r>
    </w:p>
    <w:p w14:paraId="573A1A09" w14:textId="2762F123" w:rsidR="00DD36E1" w:rsidRDefault="00AD6FF7" w:rsidP="00DD36E1">
      <w:pPr>
        <w:pStyle w:val="ListParagraph"/>
        <w:numPr>
          <w:ilvl w:val="0"/>
          <w:numId w:val="36"/>
        </w:numPr>
      </w:pPr>
      <w:r>
        <w:t>None</w:t>
      </w:r>
    </w:p>
    <w:p w14:paraId="79DDC4A1" w14:textId="77777777" w:rsidR="005A0358" w:rsidRDefault="005A0358" w:rsidP="002C13F0"/>
    <w:p w14:paraId="779B420D" w14:textId="77777777" w:rsidR="002C13F0" w:rsidRDefault="002C13F0" w:rsidP="002C13F0">
      <w:pPr>
        <w:pStyle w:val="RAN4observation0"/>
      </w:pPr>
      <w:bookmarkStart w:id="7" w:name="_Toc163057401"/>
      <w:r>
        <w:t>FRC numbering is identical between R4-2318668 and R4-2319230.</w:t>
      </w:r>
      <w:bookmarkEnd w:id="7"/>
    </w:p>
    <w:p w14:paraId="1A41ED61" w14:textId="66142E87" w:rsidR="002C13F0" w:rsidRPr="00C83C54" w:rsidRDefault="002C13F0" w:rsidP="0008008F">
      <w:pPr>
        <w:pStyle w:val="RAN4observation0"/>
      </w:pPr>
      <w:bookmarkStart w:id="8" w:name="_Toc163057402"/>
      <w:r>
        <w:t xml:space="preserve">Both </w:t>
      </w:r>
      <w:r w:rsidRPr="00C83C54">
        <w:t>R4-2318668 and R4-2319230</w:t>
      </w:r>
      <w:r>
        <w:t xml:space="preserve"> </w:t>
      </w:r>
      <w:r w:rsidR="0008008F">
        <w:t>could</w:t>
      </w:r>
      <w:r>
        <w:t xml:space="preserve"> be revised to include FRC numbers with ‘.X’ to </w:t>
      </w:r>
      <w:r w:rsidR="00D52299">
        <w:t>be agreed at RAN4#110-bis</w:t>
      </w:r>
      <w:r>
        <w:t>.</w:t>
      </w:r>
      <w:bookmarkEnd w:id="8"/>
    </w:p>
    <w:p w14:paraId="3D6F72FE" w14:textId="77777777" w:rsidR="002C13F0" w:rsidRDefault="002C13F0" w:rsidP="009B4411"/>
    <w:p w14:paraId="75A0FFC2" w14:textId="1072925F" w:rsidR="00355CD2" w:rsidRDefault="00355CD2" w:rsidP="00C417DA">
      <w:pPr>
        <w:pStyle w:val="RAN4H3"/>
      </w:pPr>
      <w:r>
        <w:t>FDD 15kHz SCS, Rank 8</w:t>
      </w:r>
    </w:p>
    <w:p w14:paraId="0A275F3A" w14:textId="40E83158" w:rsidR="005B508F" w:rsidRDefault="005B508F" w:rsidP="00232E62"/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4"/>
        <w:gridCol w:w="1422"/>
        <w:gridCol w:w="1344"/>
        <w:gridCol w:w="1523"/>
        <w:gridCol w:w="1366"/>
        <w:gridCol w:w="1540"/>
        <w:gridCol w:w="675"/>
      </w:tblGrid>
      <w:tr w:rsidR="002C7EFD" w14:paraId="7059A945" w14:textId="77777777" w:rsidTr="00AD6FF7">
        <w:trPr>
          <w:trHeight w:val="397"/>
          <w:jc w:val="center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CA9D74" w14:textId="77777777" w:rsidR="002C7EFD" w:rsidRDefault="002C7EFD" w:rsidP="0063793E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072908" w14:textId="77777777" w:rsidR="002C7EFD" w:rsidRDefault="002C7EFD" w:rsidP="0063793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BDF318" w14:textId="77777777" w:rsidR="002C7EFD" w:rsidRDefault="002C7EFD" w:rsidP="0063793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23BBBB" w14:textId="77777777" w:rsidR="002C7EFD" w:rsidRDefault="002C7EFD" w:rsidP="0063793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E5D0DF" w14:textId="77777777" w:rsidR="002C7EFD" w:rsidRDefault="002C7EFD" w:rsidP="0063793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8ACFFB" w14:textId="77777777" w:rsidR="002C7EFD" w:rsidRDefault="002C7EFD" w:rsidP="0063793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2C7EFD" w14:paraId="205BA818" w14:textId="77777777" w:rsidTr="0063793E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BFBB25" w14:textId="77777777" w:rsidR="002C7EFD" w:rsidRDefault="002C7EFD" w:rsidP="0063793E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7B56AD" w14:textId="77777777" w:rsidR="002C7EFD" w:rsidRDefault="002C7EFD" w:rsidP="0063793E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B91BB0" w14:textId="77777777" w:rsidR="002C7EFD" w:rsidRDefault="002C7EFD" w:rsidP="0063793E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681DE7" w14:textId="77777777" w:rsidR="002C7EFD" w:rsidRDefault="002C7EFD" w:rsidP="0063793E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50277E" w14:textId="77777777" w:rsidR="002C7EFD" w:rsidRDefault="002C7EFD" w:rsidP="0063793E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080149" w14:textId="77777777" w:rsidR="002C7EFD" w:rsidRDefault="002C7EFD" w:rsidP="0063793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2638BE" w14:textId="77777777" w:rsidR="002C7EFD" w:rsidRDefault="002C7EFD" w:rsidP="0063793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5F6B06" w14:paraId="328CC4A8" w14:textId="77777777" w:rsidTr="00AD6FF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4C56BD" w14:textId="77777777" w:rsidR="002C7EFD" w:rsidRDefault="002C7EFD" w:rsidP="0063793E">
            <w:pPr>
              <w:pStyle w:val="TAC"/>
              <w:rPr>
                <w:lang w:eastAsia="zh-CN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A88F70" w14:textId="77777777" w:rsidR="002C7EFD" w:rsidRDefault="002C7EFD" w:rsidP="0063793E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>[</w:t>
            </w:r>
            <w:proofErr w:type="gramStart"/>
            <w:r w:rsidRPr="00AC3283">
              <w:rPr>
                <w:rFonts w:eastAsia="SimSun"/>
              </w:rPr>
              <w:t>R.PDSCH</w:t>
            </w:r>
            <w:proofErr w:type="gramEnd"/>
            <w:r w:rsidRPr="00AC3283">
              <w:rPr>
                <w:rFonts w:eastAsia="SimSun"/>
              </w:rPr>
              <w:t>.1-</w:t>
            </w:r>
            <w:r>
              <w:rPr>
                <w:rFonts w:eastAsia="SimSun"/>
              </w:rPr>
              <w:t>20</w:t>
            </w:r>
            <w:r w:rsidRPr="00AC3283">
              <w:rPr>
                <w:rFonts w:eastAsia="SimSun"/>
              </w:rPr>
              <w:t>.</w:t>
            </w:r>
            <w:r w:rsidRPr="00AC3283">
              <w:rPr>
                <w:rFonts w:eastAsia="SimSun" w:hint="eastAsia"/>
              </w:rPr>
              <w:t>1</w:t>
            </w:r>
            <w:r w:rsidRPr="00AC3283">
              <w:rPr>
                <w:rFonts w:eastAsia="SimSun"/>
              </w:rPr>
              <w:t xml:space="preserve"> FDD</w:t>
            </w:r>
            <w:r>
              <w:rPr>
                <w:rFonts w:eastAsia="SimSun"/>
              </w:rPr>
              <w:t>]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93A26A" w14:textId="77777777" w:rsidR="002C7EFD" w:rsidRDefault="002C7EFD" w:rsidP="0063793E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CA9778" w14:textId="77777777" w:rsidR="002C7EFD" w:rsidRDefault="002C7EFD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21C410" w14:textId="77777777" w:rsidR="002C7EFD" w:rsidRDefault="002C7EFD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6B8230" w14:textId="77777777" w:rsidR="002C7EFD" w:rsidRDefault="002C7EFD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6E4653" w14:textId="1646E130" w:rsidR="002C7EFD" w:rsidRDefault="002C7EFD" w:rsidP="0063793E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5F6B06" w14:paraId="4C57A692" w14:textId="77777777" w:rsidTr="00AD6FF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612716" w14:textId="77777777" w:rsidR="002C7EFD" w:rsidRDefault="002C7EFD" w:rsidP="00637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2570D3" w14:textId="784754FD" w:rsidR="002C7EFD" w:rsidRDefault="000121A1" w:rsidP="0063793E">
            <w:pPr>
              <w:pStyle w:val="TAC"/>
              <w:rPr>
                <w:rFonts w:cs="Arial"/>
              </w:rPr>
            </w:pPr>
            <w:proofErr w:type="gramStart"/>
            <w:r w:rsidRPr="000121A1">
              <w:rPr>
                <w:rFonts w:cs="Arial"/>
              </w:rPr>
              <w:t>R.PDSCH</w:t>
            </w:r>
            <w:proofErr w:type="gramEnd"/>
            <w:r w:rsidRPr="000121A1">
              <w:rPr>
                <w:rFonts w:cs="Arial"/>
              </w:rPr>
              <w:t>.1-3.7</w:t>
            </w:r>
            <w:r w:rsidR="004F662C">
              <w:rPr>
                <w:rFonts w:cs="Arial"/>
              </w:rPr>
              <w:t xml:space="preserve"> FDD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6635D3" w14:textId="77777777" w:rsidR="002C7EFD" w:rsidRDefault="002C7EFD" w:rsidP="0063793E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2BE480" w14:textId="77777777" w:rsidR="002C7EFD" w:rsidRDefault="002C7EFD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E9DE49" w14:textId="77777777" w:rsidR="002C7EFD" w:rsidRDefault="002C7EFD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0183EB" w14:textId="77777777" w:rsidR="002C7EFD" w:rsidRDefault="002C7EFD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2E8958" w14:textId="3839A669" w:rsidR="002C7EFD" w:rsidRDefault="002C7EFD" w:rsidP="0063793E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5F6B06" w14:paraId="63DB732C" w14:textId="77777777" w:rsidTr="00AD6FF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E1251" w14:textId="77777777" w:rsidR="002C7EFD" w:rsidRDefault="002C7EFD" w:rsidP="00637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31A11E" w14:textId="77777777" w:rsidR="002C7EFD" w:rsidRDefault="002C7EFD" w:rsidP="0063793E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>[</w:t>
            </w:r>
            <w:proofErr w:type="gramStart"/>
            <w:r w:rsidRPr="00AC3283">
              <w:rPr>
                <w:rFonts w:eastAsia="SimSun"/>
              </w:rPr>
              <w:t>R.PDSCH</w:t>
            </w:r>
            <w:proofErr w:type="gramEnd"/>
            <w:r w:rsidRPr="00AC3283">
              <w:rPr>
                <w:rFonts w:eastAsia="SimSun"/>
              </w:rPr>
              <w:t>.1-</w:t>
            </w:r>
            <w:r>
              <w:rPr>
                <w:rFonts w:eastAsia="SimSun"/>
              </w:rPr>
              <w:t>20</w:t>
            </w:r>
            <w:r w:rsidRPr="00AC3283">
              <w:rPr>
                <w:rFonts w:eastAsia="SimSun"/>
              </w:rPr>
              <w:t>.</w:t>
            </w:r>
            <w:r>
              <w:rPr>
                <w:rFonts w:eastAsia="SimSun"/>
              </w:rPr>
              <w:t>2</w:t>
            </w:r>
            <w:r w:rsidRPr="00AC3283">
              <w:rPr>
                <w:rFonts w:eastAsia="SimSun"/>
              </w:rPr>
              <w:t xml:space="preserve"> FDD</w:t>
            </w:r>
            <w:r>
              <w:rPr>
                <w:rFonts w:eastAsia="SimSun"/>
              </w:rPr>
              <w:t>]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FEC0C2" w14:textId="77777777" w:rsidR="002C7EFD" w:rsidRDefault="002C7EFD" w:rsidP="0063793E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35A98C" w14:textId="77777777" w:rsidR="002C7EFD" w:rsidRDefault="002C7EFD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B615E2" w14:textId="77777777" w:rsidR="002C7EFD" w:rsidRDefault="002C7EFD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725785" w14:textId="77777777" w:rsidR="002C7EFD" w:rsidRDefault="002C7EFD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9449AE" w14:textId="16B1D7EC" w:rsidR="002C7EFD" w:rsidRDefault="002C7EFD" w:rsidP="0063793E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5F6B06" w14:paraId="0A3EED92" w14:textId="77777777" w:rsidTr="00AD6FF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DE4C74" w14:textId="77777777" w:rsidR="002C7EFD" w:rsidRDefault="002C7EFD" w:rsidP="00637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27E672" w14:textId="77777777" w:rsidR="002C7EFD" w:rsidRDefault="002C7EFD" w:rsidP="0063793E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>[</w:t>
            </w:r>
            <w:proofErr w:type="gramStart"/>
            <w:r w:rsidRPr="00AC3283">
              <w:rPr>
                <w:rFonts w:eastAsia="SimSun"/>
              </w:rPr>
              <w:t>R.PDSCH</w:t>
            </w:r>
            <w:proofErr w:type="gramEnd"/>
            <w:r w:rsidRPr="00AC3283">
              <w:rPr>
                <w:rFonts w:eastAsia="SimSun"/>
              </w:rPr>
              <w:t>.1-</w:t>
            </w:r>
            <w:r>
              <w:rPr>
                <w:rFonts w:eastAsia="SimSun"/>
              </w:rPr>
              <w:t>20</w:t>
            </w:r>
            <w:r w:rsidRPr="00AC3283">
              <w:rPr>
                <w:rFonts w:eastAsia="SimSun"/>
              </w:rPr>
              <w:t>.</w:t>
            </w:r>
            <w:r>
              <w:rPr>
                <w:rFonts w:eastAsia="SimSun"/>
              </w:rPr>
              <w:t>3</w:t>
            </w:r>
            <w:r w:rsidRPr="00AC3283">
              <w:rPr>
                <w:rFonts w:eastAsia="SimSun"/>
              </w:rPr>
              <w:t xml:space="preserve"> FDD</w:t>
            </w:r>
            <w:r>
              <w:rPr>
                <w:rFonts w:eastAsia="SimSun"/>
              </w:rPr>
              <w:t>]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C050E6" w14:textId="77777777" w:rsidR="002C7EFD" w:rsidRDefault="002C7EFD" w:rsidP="0063793E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EC44D8" w14:textId="77777777" w:rsidR="002C7EFD" w:rsidRDefault="002C7EFD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1A02A4" w14:textId="77777777" w:rsidR="002C7EFD" w:rsidRDefault="002C7EFD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E3FDD6" w14:textId="77777777" w:rsidR="002C7EFD" w:rsidRDefault="002C7EFD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8DAD52" w14:textId="3FB5410A" w:rsidR="002C7EFD" w:rsidRDefault="002C7EFD" w:rsidP="0063793E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5F6B06" w14:paraId="40C537E3" w14:textId="77777777" w:rsidTr="00AD6FF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2CB828" w14:textId="77777777" w:rsidR="002C7EFD" w:rsidRDefault="002C7EFD" w:rsidP="00637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A1A042" w14:textId="77777777" w:rsidR="002C7EFD" w:rsidRDefault="002C7EFD" w:rsidP="0063793E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>[</w:t>
            </w:r>
            <w:proofErr w:type="gramStart"/>
            <w:r w:rsidRPr="00AC3283">
              <w:rPr>
                <w:rFonts w:eastAsia="SimSun"/>
              </w:rPr>
              <w:t>R.PDSCH</w:t>
            </w:r>
            <w:proofErr w:type="gramEnd"/>
            <w:r w:rsidRPr="00AC3283">
              <w:rPr>
                <w:rFonts w:eastAsia="SimSun"/>
              </w:rPr>
              <w:t>.1-</w:t>
            </w:r>
            <w:r>
              <w:rPr>
                <w:rFonts w:eastAsia="SimSun"/>
              </w:rPr>
              <w:t>20</w:t>
            </w:r>
            <w:r w:rsidRPr="00AC3283">
              <w:rPr>
                <w:rFonts w:eastAsia="SimSun"/>
              </w:rPr>
              <w:t>.</w:t>
            </w:r>
            <w:r>
              <w:rPr>
                <w:rFonts w:eastAsia="SimSun"/>
              </w:rPr>
              <w:t>4</w:t>
            </w:r>
            <w:r w:rsidRPr="00AC3283">
              <w:rPr>
                <w:rFonts w:eastAsia="SimSun"/>
              </w:rPr>
              <w:t xml:space="preserve"> FDD</w:t>
            </w:r>
            <w:r>
              <w:rPr>
                <w:rFonts w:eastAsia="SimSun"/>
              </w:rPr>
              <w:t>]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8DF9FC" w14:textId="77777777" w:rsidR="002C7EFD" w:rsidRDefault="002C7EFD" w:rsidP="0063793E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BC3C0C" w14:textId="77777777" w:rsidR="002C7EFD" w:rsidRDefault="002C7EFD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5869CE" w14:textId="77777777" w:rsidR="002C7EFD" w:rsidRDefault="002C7EFD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DFEEAF" w14:textId="77777777" w:rsidR="002C7EFD" w:rsidRDefault="002C7EFD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D48A2A" w14:textId="278D0157" w:rsidR="002C7EFD" w:rsidRDefault="002C7EFD" w:rsidP="0063793E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5F6B06" w14:paraId="11C41181" w14:textId="77777777" w:rsidTr="00AD6FF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FDD601" w14:textId="77777777" w:rsidR="002C7EFD" w:rsidRDefault="002C7EFD" w:rsidP="00637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07DCB2" w14:textId="77777777" w:rsidR="002C7EFD" w:rsidRDefault="002C7EFD" w:rsidP="0063793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</w:t>
            </w:r>
            <w:proofErr w:type="gramStart"/>
            <w:r w:rsidRPr="00E0306E">
              <w:rPr>
                <w:rFonts w:cs="Arial"/>
              </w:rPr>
              <w:t>R.PDSCH</w:t>
            </w:r>
            <w:proofErr w:type="gramEnd"/>
            <w:r w:rsidRPr="00E0306E">
              <w:rPr>
                <w:rFonts w:cs="Arial"/>
              </w:rPr>
              <w:t>.1-23.5 FDD</w:t>
            </w:r>
            <w:r>
              <w:rPr>
                <w:rFonts w:cs="Arial"/>
              </w:rPr>
              <w:t>]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AA8DED" w14:textId="77777777" w:rsidR="002C7EFD" w:rsidRDefault="002C7EFD" w:rsidP="0063793E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13A146" w14:textId="77777777" w:rsidR="002C7EFD" w:rsidRDefault="002C7EFD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EF502" w14:textId="77777777" w:rsidR="002C7EFD" w:rsidRDefault="002C7EFD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AA5438" w14:textId="77777777" w:rsidR="002C7EFD" w:rsidRDefault="002C7EFD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6DEA59" w14:textId="67791EE0" w:rsidR="002C7EFD" w:rsidRDefault="002C7EFD" w:rsidP="0063793E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AD6FF7" w14:paraId="32BE9DD9" w14:textId="77777777" w:rsidTr="00AD6FF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45E0D9" w14:textId="1A3DC611" w:rsidR="00AD6FF7" w:rsidRDefault="00AD6FF7" w:rsidP="00AD6F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FA772" w14:textId="2636291F" w:rsidR="00AD6FF7" w:rsidRDefault="00AD6FF7" w:rsidP="00AD6F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</w:t>
            </w:r>
            <w:proofErr w:type="gramStart"/>
            <w:r w:rsidRPr="00E0306E">
              <w:rPr>
                <w:rFonts w:cs="Arial"/>
              </w:rPr>
              <w:t>R.PDSCH</w:t>
            </w:r>
            <w:proofErr w:type="gramEnd"/>
            <w:r w:rsidRPr="00E0306E">
              <w:rPr>
                <w:rFonts w:cs="Arial"/>
              </w:rPr>
              <w:t>.1-23.</w:t>
            </w:r>
            <w:r>
              <w:rPr>
                <w:rFonts w:cs="Arial"/>
              </w:rPr>
              <w:t>3</w:t>
            </w:r>
            <w:r w:rsidRPr="00E0306E">
              <w:rPr>
                <w:rFonts w:cs="Arial"/>
              </w:rPr>
              <w:t xml:space="preserve"> FDD</w:t>
            </w:r>
            <w:r>
              <w:rPr>
                <w:rFonts w:cs="Arial"/>
              </w:rPr>
              <w:t>]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57863F" w14:textId="1551BAF2" w:rsidR="00AD6FF7" w:rsidRDefault="00AD6FF7" w:rsidP="00AD6FF7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C61AD1" w14:textId="7B7D978C" w:rsidR="00AD6FF7" w:rsidRDefault="00AD6FF7" w:rsidP="00AD6FF7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FFAE8D" w14:textId="1C2BDA8F" w:rsidR="00AD6FF7" w:rsidRDefault="00AD6FF7" w:rsidP="00AD6FF7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D81CE8" w14:textId="596C6DCC" w:rsidR="00AD6FF7" w:rsidRDefault="00AD6FF7" w:rsidP="00AD6FF7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D9C745" w14:textId="77777777" w:rsidR="00AD6FF7" w:rsidRDefault="00AD6FF7" w:rsidP="00AD6FF7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AD6FF7" w14:paraId="6BD8123E" w14:textId="77777777" w:rsidTr="00AD6FF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E04C0B" w14:textId="77777777" w:rsidR="00AD6FF7" w:rsidRDefault="00AD6FF7" w:rsidP="00AD6FF7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D21518" w14:textId="77777777" w:rsidR="00AD6FF7" w:rsidRDefault="00AD6FF7" w:rsidP="00AD6F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</w:t>
            </w:r>
            <w:proofErr w:type="gramStart"/>
            <w:r w:rsidRPr="00E0306E">
              <w:rPr>
                <w:rFonts w:cs="Arial"/>
              </w:rPr>
              <w:t>R.PDSCH</w:t>
            </w:r>
            <w:proofErr w:type="gramEnd"/>
            <w:r w:rsidRPr="00E0306E">
              <w:rPr>
                <w:rFonts w:cs="Arial"/>
              </w:rPr>
              <w:t>.1-23.1 FDD</w:t>
            </w:r>
            <w:r>
              <w:rPr>
                <w:rFonts w:cs="Arial"/>
              </w:rPr>
              <w:t>]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7FFE0E" w14:textId="77777777" w:rsidR="00AD6FF7" w:rsidRDefault="00AD6FF7" w:rsidP="00AD6FF7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422BBD" w14:textId="77777777" w:rsidR="00AD6FF7" w:rsidRDefault="00AD6FF7" w:rsidP="00AD6FF7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94C488" w14:textId="77777777" w:rsidR="00AD6FF7" w:rsidRDefault="00AD6FF7" w:rsidP="00AD6FF7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446B33" w14:textId="77777777" w:rsidR="00AD6FF7" w:rsidRDefault="00AD6FF7" w:rsidP="00AD6FF7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D15C8B" w14:textId="2CA26107" w:rsidR="00AD6FF7" w:rsidRDefault="00AD6FF7" w:rsidP="00AD6FF7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AD6FF7" w14:paraId="580A72A7" w14:textId="77777777" w:rsidTr="00AD6FF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40B4E1" w14:textId="77777777" w:rsidR="00AD6FF7" w:rsidRDefault="00AD6FF7" w:rsidP="00AD6FF7">
            <w:pPr>
              <w:pStyle w:val="TAC"/>
            </w:pPr>
            <w:r>
              <w:t>45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680C5B" w14:textId="77777777" w:rsidR="00AD6FF7" w:rsidRDefault="00AD6FF7" w:rsidP="00AD6F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</w:t>
            </w:r>
            <w:proofErr w:type="gramStart"/>
            <w:r w:rsidRPr="00E0306E">
              <w:rPr>
                <w:rFonts w:cs="Arial"/>
              </w:rPr>
              <w:t>R.PDSCH</w:t>
            </w:r>
            <w:proofErr w:type="gramEnd"/>
            <w:r w:rsidRPr="00E0306E">
              <w:rPr>
                <w:rFonts w:cs="Arial"/>
              </w:rPr>
              <w:t>.1-23.4 FDD</w:t>
            </w:r>
            <w:r>
              <w:rPr>
                <w:rFonts w:cs="Arial"/>
              </w:rPr>
              <w:t>]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AED920" w14:textId="77777777" w:rsidR="00AD6FF7" w:rsidRDefault="00AD6FF7" w:rsidP="00AD6FF7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CC60D7" w14:textId="77777777" w:rsidR="00AD6FF7" w:rsidRDefault="00AD6FF7" w:rsidP="00AD6FF7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ABE522" w14:textId="77777777" w:rsidR="00AD6FF7" w:rsidRDefault="00AD6FF7" w:rsidP="00AD6FF7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8218B4" w14:textId="77777777" w:rsidR="00AD6FF7" w:rsidRDefault="00AD6FF7" w:rsidP="00AD6FF7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FA7294" w14:textId="6C71015D" w:rsidR="00AD6FF7" w:rsidRDefault="00AD6FF7" w:rsidP="00AD6FF7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AD6FF7" w14:paraId="42B03ED0" w14:textId="77777777" w:rsidTr="00AD6FF7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DD572C" w14:textId="77777777" w:rsidR="00AD6FF7" w:rsidRDefault="00AD6FF7" w:rsidP="00AD6FF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65F90A" w14:textId="77777777" w:rsidR="00AD6FF7" w:rsidRDefault="00AD6FF7" w:rsidP="00AD6F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</w:t>
            </w:r>
            <w:proofErr w:type="gramStart"/>
            <w:r w:rsidRPr="00E0306E">
              <w:rPr>
                <w:rFonts w:cs="Arial"/>
              </w:rPr>
              <w:t>R.PDSCH</w:t>
            </w:r>
            <w:proofErr w:type="gramEnd"/>
            <w:r w:rsidRPr="00E0306E">
              <w:rPr>
                <w:rFonts w:cs="Arial"/>
              </w:rPr>
              <w:t>.1-23.2 FDD</w:t>
            </w:r>
            <w:r>
              <w:rPr>
                <w:rFonts w:cs="Arial"/>
              </w:rPr>
              <w:t>]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0FEE77" w14:textId="77777777" w:rsidR="00AD6FF7" w:rsidRDefault="00AD6FF7" w:rsidP="00AD6FF7">
            <w:pPr>
              <w:pStyle w:val="TAC"/>
            </w:pPr>
            <w:r>
              <w:t>64QAM, 0.43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3C328F" w14:textId="77777777" w:rsidR="00AD6FF7" w:rsidRDefault="00AD6FF7" w:rsidP="00AD6FF7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C5DEF" w14:textId="77777777" w:rsidR="00AD6FF7" w:rsidRDefault="00AD6FF7" w:rsidP="00AD6FF7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5C6653" w14:textId="77777777" w:rsidR="00AD6FF7" w:rsidRDefault="00AD6FF7" w:rsidP="00AD6FF7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CE6974" w14:textId="464E32FD" w:rsidR="00AD6FF7" w:rsidRDefault="00AD6FF7" w:rsidP="00AD6FF7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</w:tbl>
    <w:p w14:paraId="0A3747D0" w14:textId="77777777" w:rsidR="002C7EFD" w:rsidRDefault="002C7EFD" w:rsidP="00D528F0"/>
    <w:p w14:paraId="1FE1E323" w14:textId="77777777" w:rsidR="0009448E" w:rsidRDefault="0009448E" w:rsidP="0009448E">
      <w:r>
        <w:t>From CRs:</w:t>
      </w:r>
    </w:p>
    <w:p w14:paraId="37D3661F" w14:textId="77777777" w:rsidR="0009448E" w:rsidRDefault="0009448E" w:rsidP="0009448E">
      <w:r>
        <w:t>R4-2318668 (CBW 5MHz – 25MHz)</w:t>
      </w:r>
    </w:p>
    <w:p w14:paraId="440173C6" w14:textId="77777777" w:rsidR="0009448E" w:rsidRDefault="0009448E" w:rsidP="0009448E">
      <w:r>
        <w:t xml:space="preserve">Issues: </w:t>
      </w:r>
    </w:p>
    <w:p w14:paraId="06C35BD5" w14:textId="77777777" w:rsidR="0009448E" w:rsidRDefault="0009448E" w:rsidP="0009448E">
      <w:pPr>
        <w:pStyle w:val="ListParagraph"/>
        <w:numPr>
          <w:ilvl w:val="0"/>
          <w:numId w:val="36"/>
        </w:numPr>
      </w:pPr>
      <w:r>
        <w:t>Same numbering as R4-2319230</w:t>
      </w:r>
    </w:p>
    <w:p w14:paraId="0A1D6894" w14:textId="77777777" w:rsidR="0009448E" w:rsidRDefault="0009448E" w:rsidP="0009448E">
      <w:r>
        <w:t>R4-2319228</w:t>
      </w:r>
    </w:p>
    <w:p w14:paraId="25419C35" w14:textId="77777777" w:rsidR="0009448E" w:rsidRDefault="0009448E" w:rsidP="0009448E">
      <w:r>
        <w:t>Issues:</w:t>
      </w:r>
    </w:p>
    <w:p w14:paraId="611257B2" w14:textId="77777777" w:rsidR="0009448E" w:rsidRDefault="0009448E" w:rsidP="0009448E">
      <w:pPr>
        <w:pStyle w:val="ListParagraph"/>
        <w:numPr>
          <w:ilvl w:val="0"/>
          <w:numId w:val="37"/>
        </w:numPr>
      </w:pPr>
      <w:r>
        <w:t>Irregular numbering</w:t>
      </w:r>
    </w:p>
    <w:p w14:paraId="5BF6A341" w14:textId="77777777" w:rsidR="0009448E" w:rsidRDefault="0009448E" w:rsidP="00D528F0"/>
    <w:p w14:paraId="4B9C7977" w14:textId="37E7636C" w:rsidR="009C6AD4" w:rsidRDefault="009C6AD4" w:rsidP="009C6AD4">
      <w:pPr>
        <w:pStyle w:val="RAN4observation0"/>
      </w:pPr>
      <w:bookmarkStart w:id="9" w:name="_Toc163057403"/>
      <w:r>
        <w:t>R4-2319228 numbering is irregular.</w:t>
      </w:r>
      <w:bookmarkEnd w:id="9"/>
    </w:p>
    <w:p w14:paraId="580F1D95" w14:textId="1E9EDCF4" w:rsidR="009C6AD4" w:rsidRPr="009C6AD4" w:rsidRDefault="009C6AD4" w:rsidP="0008008F">
      <w:pPr>
        <w:pStyle w:val="RAN4observation0"/>
      </w:pPr>
      <w:bookmarkStart w:id="10" w:name="_Toc163057404"/>
      <w:r>
        <w:t xml:space="preserve">R4-2319228 </w:t>
      </w:r>
      <w:r w:rsidR="0008008F">
        <w:t>may</w:t>
      </w:r>
      <w:r>
        <w:t xml:space="preserve"> be revised</w:t>
      </w:r>
      <w:r w:rsidR="00994829">
        <w:t xml:space="preserve"> to have a more regular numbering before being submitted to MCC.</w:t>
      </w:r>
      <w:bookmarkEnd w:id="10"/>
    </w:p>
    <w:p w14:paraId="0D5F2CD9" w14:textId="77777777" w:rsidR="00D528F0" w:rsidRDefault="00D528F0" w:rsidP="00D528F0"/>
    <w:p w14:paraId="7D81078D" w14:textId="49CFDA40" w:rsidR="00CD6C47" w:rsidRDefault="00BB38EA" w:rsidP="00CD6C47">
      <w:pPr>
        <w:pStyle w:val="RAN4H3"/>
      </w:pPr>
      <w:r>
        <w:t>T</w:t>
      </w:r>
      <w:r w:rsidR="00CD6C47">
        <w:t xml:space="preserve">DD 30kHz SCS, Rank 2, Baseline Receiver </w:t>
      </w:r>
    </w:p>
    <w:p w14:paraId="2608AB7A" w14:textId="1E7276EB" w:rsidR="00D2281E" w:rsidRPr="00D528F0" w:rsidRDefault="00D2281E" w:rsidP="009B4411"/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3"/>
        <w:gridCol w:w="1421"/>
        <w:gridCol w:w="1344"/>
        <w:gridCol w:w="1523"/>
        <w:gridCol w:w="1366"/>
        <w:gridCol w:w="1540"/>
        <w:gridCol w:w="677"/>
      </w:tblGrid>
      <w:tr w:rsidR="00D2281E" w14:paraId="529DC3AA" w14:textId="77777777" w:rsidTr="0063793E">
        <w:trPr>
          <w:trHeight w:val="397"/>
          <w:jc w:val="center"/>
        </w:trPr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631A9A" w14:textId="77777777" w:rsidR="00D2281E" w:rsidRDefault="00D2281E" w:rsidP="0063793E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006688" w14:textId="77777777" w:rsidR="00D2281E" w:rsidRDefault="00D2281E" w:rsidP="0063793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6A280E" w14:textId="77777777" w:rsidR="00D2281E" w:rsidRDefault="00D2281E" w:rsidP="0063793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8F60DA" w14:textId="77777777" w:rsidR="00D2281E" w:rsidRDefault="00D2281E" w:rsidP="0063793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8354C7" w14:textId="77777777" w:rsidR="00D2281E" w:rsidRDefault="00D2281E" w:rsidP="0063793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581801" w14:textId="77777777" w:rsidR="00D2281E" w:rsidRDefault="00D2281E" w:rsidP="0063793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D2281E" w14:paraId="62E1AB90" w14:textId="77777777" w:rsidTr="0063793E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6840C7" w14:textId="77777777" w:rsidR="00D2281E" w:rsidRDefault="00D2281E" w:rsidP="0063793E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89DAF8" w14:textId="77777777" w:rsidR="00D2281E" w:rsidRDefault="00D2281E" w:rsidP="0063793E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A263A3" w14:textId="77777777" w:rsidR="00D2281E" w:rsidRDefault="00D2281E" w:rsidP="0063793E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D554AE" w14:textId="77777777" w:rsidR="00D2281E" w:rsidRDefault="00D2281E" w:rsidP="0063793E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1E89B3" w14:textId="77777777" w:rsidR="00D2281E" w:rsidRDefault="00D2281E" w:rsidP="0063793E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9586DA" w14:textId="77777777" w:rsidR="00D2281E" w:rsidRDefault="00D2281E" w:rsidP="0063793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62FF1D" w14:textId="77777777" w:rsidR="00D2281E" w:rsidRDefault="00D2281E" w:rsidP="0063793E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D2281E" w14:paraId="5DFE129C" w14:textId="77777777" w:rsidTr="0063793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7F9DB7" w14:textId="77777777" w:rsidR="00D2281E" w:rsidRDefault="00D2281E" w:rsidP="0063793E">
            <w:pPr>
              <w:pStyle w:val="TAC"/>
              <w:rPr>
                <w:lang w:eastAsia="zh-CN"/>
              </w:rPr>
            </w:pPr>
            <w:r>
              <w:lastRenderedPageBreak/>
              <w:t>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D22642" w14:textId="77777777" w:rsidR="00D2281E" w:rsidRDefault="00D2281E" w:rsidP="0063793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</w:t>
            </w: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XX</w:t>
            </w:r>
            <w:r w:rsidRPr="00FA011F">
              <w:rPr>
                <w:rFonts w:cs="Arial"/>
              </w:rPr>
              <w:t>.1 TDD</w:t>
            </w:r>
            <w:r>
              <w:rPr>
                <w:rFonts w:cs="Arial"/>
              </w:rPr>
              <w:t>]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129554" w14:textId="77777777" w:rsidR="00D2281E" w:rsidRDefault="00D2281E" w:rsidP="0063793E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F7B22D" w14:textId="77777777" w:rsidR="00D2281E" w:rsidRDefault="00D2281E" w:rsidP="0063793E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7B2916" w14:textId="77777777" w:rsidR="00D2281E" w:rsidRDefault="00D2281E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E4086E" w14:textId="77777777" w:rsidR="00D2281E" w:rsidRDefault="00D2281E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246331" w14:textId="77777777" w:rsidR="00D2281E" w:rsidRDefault="00D2281E" w:rsidP="0063793E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D2281E" w14:paraId="47E70DE9" w14:textId="77777777" w:rsidTr="0063793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1CD345" w14:textId="77777777" w:rsidR="00D2281E" w:rsidRDefault="00D2281E" w:rsidP="00637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E1EDC9" w14:textId="77777777" w:rsidR="00D2281E" w:rsidRDefault="00D2281E" w:rsidP="0063793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</w:t>
            </w: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XX.</w:t>
            </w:r>
            <w:r w:rsidRPr="00FA011F">
              <w:rPr>
                <w:rFonts w:cs="Arial"/>
              </w:rPr>
              <w:t>2 TDD</w:t>
            </w:r>
            <w:r>
              <w:rPr>
                <w:rFonts w:cs="Arial"/>
              </w:rPr>
              <w:t>]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C0B44" w14:textId="77777777" w:rsidR="00D2281E" w:rsidRDefault="00D2281E" w:rsidP="0063793E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F901F9" w14:textId="77777777" w:rsidR="00D2281E" w:rsidRDefault="00D2281E" w:rsidP="0063793E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D983C" w14:textId="77777777" w:rsidR="00D2281E" w:rsidRDefault="00D2281E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55E30E" w14:textId="77777777" w:rsidR="00D2281E" w:rsidRDefault="00D2281E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F45ED5" w14:textId="77777777" w:rsidR="00D2281E" w:rsidRDefault="00D2281E" w:rsidP="0063793E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D2281E" w14:paraId="097DF8EF" w14:textId="77777777" w:rsidTr="0063793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0D7924" w14:textId="77777777" w:rsidR="00D2281E" w:rsidRDefault="00D2281E" w:rsidP="00637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ED1738" w14:textId="77777777" w:rsidR="00D2281E" w:rsidRDefault="00D2281E" w:rsidP="0063793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[TBD]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0A194" w14:textId="77777777" w:rsidR="00D2281E" w:rsidRDefault="00D2281E" w:rsidP="0063793E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636342" w14:textId="77777777" w:rsidR="00D2281E" w:rsidRDefault="00D2281E" w:rsidP="0063793E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E3D989" w14:textId="77777777" w:rsidR="00D2281E" w:rsidRDefault="00D2281E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1D084E" w14:textId="77777777" w:rsidR="00D2281E" w:rsidRDefault="00D2281E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D46044" w14:textId="77777777" w:rsidR="00D2281E" w:rsidRDefault="00D2281E" w:rsidP="0063793E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D2281E" w14:paraId="491FE706" w14:textId="77777777" w:rsidTr="0063793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C38F56" w14:textId="77777777" w:rsidR="00D2281E" w:rsidRDefault="00D2281E" w:rsidP="00637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5EBE05" w14:textId="77777777" w:rsidR="00D2281E" w:rsidRDefault="00D2281E" w:rsidP="0063793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</w:t>
            </w: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XX</w:t>
            </w:r>
            <w:r w:rsidRPr="00FA011F">
              <w:rPr>
                <w:rFonts w:cs="Arial"/>
              </w:rPr>
              <w:t>.4 TDD</w:t>
            </w:r>
            <w:r>
              <w:rPr>
                <w:rFonts w:cs="Arial"/>
              </w:rPr>
              <w:t>]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AC8F3F" w14:textId="77777777" w:rsidR="00D2281E" w:rsidRDefault="00D2281E" w:rsidP="0063793E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003E07" w14:textId="77777777" w:rsidR="00D2281E" w:rsidRDefault="00D2281E" w:rsidP="0063793E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5859BA" w14:textId="77777777" w:rsidR="00D2281E" w:rsidRDefault="00D2281E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6FD79" w14:textId="77777777" w:rsidR="00D2281E" w:rsidRDefault="00D2281E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E7010B" w14:textId="77777777" w:rsidR="00D2281E" w:rsidRDefault="00D2281E" w:rsidP="0063793E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D2281E" w14:paraId="72759BB7" w14:textId="77777777" w:rsidTr="0063793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EEBDD3" w14:textId="77777777" w:rsidR="00D2281E" w:rsidRDefault="00D2281E" w:rsidP="00637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F53007" w14:textId="77777777" w:rsidR="00D2281E" w:rsidRDefault="00D2281E" w:rsidP="0063793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</w:t>
            </w: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XX</w:t>
            </w:r>
            <w:r w:rsidRPr="00FA011F">
              <w:rPr>
                <w:rFonts w:cs="Arial"/>
              </w:rPr>
              <w:t>.5 TDD</w:t>
            </w:r>
            <w:r>
              <w:rPr>
                <w:rFonts w:cs="Arial"/>
              </w:rPr>
              <w:t>]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40575A" w14:textId="77777777" w:rsidR="00D2281E" w:rsidRDefault="00D2281E" w:rsidP="0063793E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641D98" w14:textId="77777777" w:rsidR="00D2281E" w:rsidRDefault="00D2281E" w:rsidP="0063793E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D01A79" w14:textId="77777777" w:rsidR="00D2281E" w:rsidRDefault="00D2281E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46E05" w14:textId="77777777" w:rsidR="00D2281E" w:rsidRDefault="00D2281E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4D9C65" w14:textId="77777777" w:rsidR="00D2281E" w:rsidRDefault="00D2281E" w:rsidP="0063793E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D2281E" w14:paraId="748EA28D" w14:textId="77777777" w:rsidTr="0063793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E3B132" w14:textId="77777777" w:rsidR="00D2281E" w:rsidRDefault="00D2281E" w:rsidP="00637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118C6D" w14:textId="77777777" w:rsidR="00D2281E" w:rsidRDefault="00D2281E" w:rsidP="0063793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</w:t>
            </w: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</w:t>
            </w:r>
            <w:r>
              <w:rPr>
                <w:rFonts w:cs="Arial"/>
              </w:rPr>
              <w:t>XX</w:t>
            </w:r>
            <w:r w:rsidRPr="00FA011F">
              <w:rPr>
                <w:rFonts w:cs="Arial"/>
              </w:rPr>
              <w:t>.1 TDD</w:t>
            </w:r>
            <w:r>
              <w:rPr>
                <w:rFonts w:cs="Arial"/>
              </w:rPr>
              <w:t>]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451375" w14:textId="77777777" w:rsidR="00D2281E" w:rsidRDefault="00D2281E" w:rsidP="0063793E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082B85" w14:textId="77777777" w:rsidR="00D2281E" w:rsidRDefault="00D2281E" w:rsidP="0063793E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7A7A1C" w14:textId="77777777" w:rsidR="00D2281E" w:rsidRDefault="00D2281E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AB7A7C" w14:textId="77777777" w:rsidR="00D2281E" w:rsidRDefault="00D2281E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86B9B1" w14:textId="77777777" w:rsidR="00D2281E" w:rsidRDefault="00D2281E" w:rsidP="0063793E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D2281E" w14:paraId="4666AE3C" w14:textId="77777777" w:rsidTr="0063793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FEE09A" w14:textId="77777777" w:rsidR="00D2281E" w:rsidRDefault="00D2281E" w:rsidP="0063793E">
            <w:pPr>
              <w:pStyle w:val="TAC"/>
              <w:rPr>
                <w:lang w:eastAsia="zh-CN"/>
              </w:rPr>
            </w:pPr>
            <w:r>
              <w:t>40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FB44A5" w14:textId="25D1E295" w:rsidR="00D2281E" w:rsidRPr="0063793E" w:rsidRDefault="001E5AA6" w:rsidP="0063793E">
            <w:pPr>
              <w:pStyle w:val="TAC"/>
              <w:rPr>
                <w:rFonts w:eastAsia="SimSun" w:cs="Times New Roman"/>
                <w:lang w:val="fr-FR"/>
              </w:rPr>
            </w:pPr>
            <w:r w:rsidRPr="001E5AA6">
              <w:rPr>
                <w:rFonts w:eastAsia="SimSun"/>
                <w:lang w:val="fr-FR"/>
              </w:rPr>
              <w:t>R.PDSCH.2-3.1 TDD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853977" w14:textId="77777777" w:rsidR="00D2281E" w:rsidRDefault="00D2281E" w:rsidP="0063793E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FA8E07" w14:textId="77777777" w:rsidR="00D2281E" w:rsidRDefault="00D2281E" w:rsidP="0063793E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278FDE" w14:textId="77777777" w:rsidR="00D2281E" w:rsidRDefault="00D2281E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C6EBA7" w14:textId="77777777" w:rsidR="00D2281E" w:rsidRDefault="00D2281E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4B1B64" w14:textId="77777777" w:rsidR="00D2281E" w:rsidRDefault="00D2281E" w:rsidP="0063793E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D2281E" w14:paraId="059D0FD2" w14:textId="77777777" w:rsidTr="0063793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3704A4" w14:textId="77777777" w:rsidR="00D2281E" w:rsidRDefault="00D2281E" w:rsidP="00637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A0769" w14:textId="77777777" w:rsidR="00D2281E" w:rsidRDefault="00D2281E" w:rsidP="0063793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[TBD]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BAF621" w14:textId="77777777" w:rsidR="00D2281E" w:rsidRDefault="00D2281E" w:rsidP="0063793E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80FF31" w14:textId="77777777" w:rsidR="00D2281E" w:rsidRDefault="00D2281E" w:rsidP="0063793E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CAE546" w14:textId="77777777" w:rsidR="00D2281E" w:rsidRDefault="00D2281E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CA8C8A" w14:textId="77777777" w:rsidR="00D2281E" w:rsidRDefault="00D2281E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7E695E" w14:textId="77777777" w:rsidR="00D2281E" w:rsidRDefault="00D2281E" w:rsidP="0063793E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D2281E" w14:paraId="525489C8" w14:textId="77777777" w:rsidTr="0063793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74A881" w14:textId="77777777" w:rsidR="00D2281E" w:rsidRDefault="00D2281E" w:rsidP="00637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714611" w14:textId="77777777" w:rsidR="00D2281E" w:rsidRDefault="00D2281E" w:rsidP="0063793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</w:t>
            </w: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.2-XX.2 TDD</w:t>
            </w:r>
            <w:r>
              <w:rPr>
                <w:rFonts w:cs="Arial"/>
              </w:rPr>
              <w:t>]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99AE8C" w14:textId="77777777" w:rsidR="00D2281E" w:rsidRDefault="00D2281E" w:rsidP="0063793E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CA2FC9" w14:textId="77777777" w:rsidR="00D2281E" w:rsidRDefault="00D2281E" w:rsidP="0063793E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9826D5" w14:textId="77777777" w:rsidR="00D2281E" w:rsidRDefault="00D2281E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169A1D" w14:textId="77777777" w:rsidR="00D2281E" w:rsidRDefault="00D2281E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23111D" w14:textId="77777777" w:rsidR="00D2281E" w:rsidRDefault="00D2281E" w:rsidP="0063793E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D2281E" w14:paraId="56677E4B" w14:textId="77777777" w:rsidTr="0063793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36AE6D" w14:textId="77777777" w:rsidR="00D2281E" w:rsidRDefault="00D2281E" w:rsidP="00637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CE4D3D" w14:textId="77777777" w:rsidR="00D2281E" w:rsidRDefault="00D2281E" w:rsidP="0063793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</w:t>
            </w: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.2-XX.3 TDD</w:t>
            </w:r>
            <w:r>
              <w:rPr>
                <w:rFonts w:cs="Arial"/>
              </w:rPr>
              <w:t>]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75D522" w14:textId="77777777" w:rsidR="00D2281E" w:rsidRDefault="00D2281E" w:rsidP="0063793E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7E4721" w14:textId="77777777" w:rsidR="00D2281E" w:rsidRDefault="00D2281E" w:rsidP="0063793E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7B854B" w14:textId="77777777" w:rsidR="00D2281E" w:rsidRDefault="00D2281E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B572F3" w14:textId="77777777" w:rsidR="00D2281E" w:rsidRDefault="00D2281E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07B2EA" w14:textId="77777777" w:rsidR="00D2281E" w:rsidRDefault="00D2281E" w:rsidP="0063793E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D2281E" w14:paraId="00DC520D" w14:textId="77777777" w:rsidTr="0063793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64E16E" w14:textId="77777777" w:rsidR="00D2281E" w:rsidRDefault="00D2281E" w:rsidP="0063793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291F2A" w14:textId="77777777" w:rsidR="00D2281E" w:rsidRDefault="00D2281E" w:rsidP="0063793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</w:t>
            </w: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.2-XX.4 TDD</w:t>
            </w:r>
            <w:r>
              <w:rPr>
                <w:rFonts w:cs="Arial"/>
              </w:rPr>
              <w:t>]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9D5ECE" w14:textId="77777777" w:rsidR="00D2281E" w:rsidRDefault="00D2281E" w:rsidP="0063793E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4AE8CA" w14:textId="77777777" w:rsidR="00D2281E" w:rsidRDefault="00D2281E" w:rsidP="0063793E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D17337" w14:textId="77777777" w:rsidR="00D2281E" w:rsidRDefault="00D2281E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DB2C3" w14:textId="77777777" w:rsidR="00D2281E" w:rsidRDefault="00D2281E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FFBC01" w14:textId="77777777" w:rsidR="00D2281E" w:rsidRDefault="00D2281E" w:rsidP="0063793E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D2281E" w14:paraId="16C8AF62" w14:textId="77777777" w:rsidTr="0063793E">
        <w:trPr>
          <w:trHeight w:val="200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446E7A" w14:textId="77777777" w:rsidR="00D2281E" w:rsidRDefault="00D2281E" w:rsidP="009B4411">
            <w:pPr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4F092D" w14:textId="77777777" w:rsidR="00D2281E" w:rsidRDefault="00D2281E" w:rsidP="0063793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</w:t>
            </w: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.2-XX.5 TDD</w:t>
            </w:r>
            <w:r>
              <w:rPr>
                <w:rFonts w:cs="Arial"/>
              </w:rPr>
              <w:t>]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FD3EF" w14:textId="77777777" w:rsidR="00D2281E" w:rsidRDefault="00D2281E" w:rsidP="0063793E">
            <w:pPr>
              <w:pStyle w:val="TAC"/>
            </w:pPr>
            <w:r>
              <w:t>64QAM, 0.5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124C14" w14:textId="77777777" w:rsidR="00D2281E" w:rsidRDefault="00D2281E" w:rsidP="0063793E">
            <w:pPr>
              <w:pStyle w:val="TAC"/>
              <w:rPr>
                <w:rFonts w:eastAsia="SimSun" w:cs="Arial"/>
              </w:rPr>
            </w:pPr>
            <w:r>
              <w:rPr>
                <w:rFonts w:hint="eastAsia"/>
                <w:color w:val="000000"/>
                <w:lang w:eastAsia="zh-CN"/>
              </w:rPr>
              <w:t>TDLC300-100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FD921B" w14:textId="77777777" w:rsidR="00D2281E" w:rsidRDefault="00D2281E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2x8, ULA Medium B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DACC96" w14:textId="77777777" w:rsidR="00D2281E" w:rsidRDefault="00D2281E" w:rsidP="0063793E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E74180" w14:textId="77777777" w:rsidR="00D2281E" w:rsidRDefault="00D2281E" w:rsidP="0063793E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</w:tbl>
    <w:p w14:paraId="4F7F6EB4" w14:textId="77777777" w:rsidR="00840AFE" w:rsidRDefault="00840AFE" w:rsidP="009B4411"/>
    <w:p w14:paraId="2EDA8384" w14:textId="77777777" w:rsidR="00D528F0" w:rsidRDefault="00D528F0" w:rsidP="00D528F0">
      <w:r>
        <w:t>From CRs:</w:t>
      </w:r>
    </w:p>
    <w:p w14:paraId="0FF424F0" w14:textId="77777777" w:rsidR="00D528F0" w:rsidRDefault="00D528F0" w:rsidP="00D528F0">
      <w:r>
        <w:t>R4-2402968 (CBW 5MHz – 25MHz)</w:t>
      </w:r>
    </w:p>
    <w:p w14:paraId="2439D7B1" w14:textId="77777777" w:rsidR="00D528F0" w:rsidRDefault="00D528F0" w:rsidP="00D528F0">
      <w:r>
        <w:t xml:space="preserve">Issues: </w:t>
      </w:r>
    </w:p>
    <w:p w14:paraId="5BA2E9D5" w14:textId="77777777" w:rsidR="00D528F0" w:rsidRDefault="00D528F0" w:rsidP="00D528F0">
      <w:pPr>
        <w:pStyle w:val="ListParagraph"/>
        <w:numPr>
          <w:ilvl w:val="0"/>
          <w:numId w:val="39"/>
        </w:numPr>
      </w:pPr>
      <w:r>
        <w:t>Missing 15 MHz case</w:t>
      </w:r>
    </w:p>
    <w:p w14:paraId="2F485ABC" w14:textId="77777777" w:rsidR="00D528F0" w:rsidRDefault="00D528F0" w:rsidP="00D528F0">
      <w:r>
        <w:t>R4-2402969 (CBW 40MHz – 100MHz)</w:t>
      </w:r>
    </w:p>
    <w:p w14:paraId="05CD9B24" w14:textId="77777777" w:rsidR="00D528F0" w:rsidRDefault="00D528F0" w:rsidP="00D528F0">
      <w:r>
        <w:t>Issues:</w:t>
      </w:r>
    </w:p>
    <w:p w14:paraId="21F6E3AB" w14:textId="65E6DFB0" w:rsidR="00D528F0" w:rsidRDefault="00D528F0" w:rsidP="00D528F0">
      <w:pPr>
        <w:pStyle w:val="ListParagraph"/>
        <w:numPr>
          <w:ilvl w:val="0"/>
          <w:numId w:val="39"/>
        </w:numPr>
      </w:pPr>
      <w:r>
        <w:t xml:space="preserve">Missing </w:t>
      </w:r>
      <w:r w:rsidR="00994829">
        <w:t>50</w:t>
      </w:r>
      <w:r>
        <w:t xml:space="preserve"> MHz case</w:t>
      </w:r>
    </w:p>
    <w:p w14:paraId="1AAF63BF" w14:textId="18E1384D" w:rsidR="00994829" w:rsidRDefault="00994829" w:rsidP="00994829">
      <w:pPr>
        <w:pStyle w:val="RAN4observation0"/>
      </w:pPr>
      <w:bookmarkStart w:id="11" w:name="_Toc163057405"/>
      <w:r>
        <w:t xml:space="preserve">R4-2402968 is missing the 15 MHz </w:t>
      </w:r>
      <w:proofErr w:type="gramStart"/>
      <w:r>
        <w:t>case</w:t>
      </w:r>
      <w:bookmarkEnd w:id="11"/>
      <w:proofErr w:type="gramEnd"/>
    </w:p>
    <w:p w14:paraId="559248D0" w14:textId="4D8DE77E" w:rsidR="00994829" w:rsidRDefault="00994829" w:rsidP="0008008F">
      <w:pPr>
        <w:pStyle w:val="RAN4observation0"/>
      </w:pPr>
      <w:bookmarkStart w:id="12" w:name="_Toc163057406"/>
      <w:r>
        <w:t xml:space="preserve">R4-2402968 </w:t>
      </w:r>
      <w:r w:rsidR="0008008F">
        <w:t>may</w:t>
      </w:r>
      <w:r>
        <w:t xml:space="preserve"> be revised and include the 15 MHz </w:t>
      </w:r>
      <w:proofErr w:type="gramStart"/>
      <w:r>
        <w:t>case</w:t>
      </w:r>
      <w:bookmarkEnd w:id="12"/>
      <w:proofErr w:type="gramEnd"/>
    </w:p>
    <w:p w14:paraId="02FC0761" w14:textId="4EB484EF" w:rsidR="00994829" w:rsidRDefault="00994829" w:rsidP="00994829">
      <w:pPr>
        <w:pStyle w:val="RAN4observation0"/>
      </w:pPr>
      <w:bookmarkStart w:id="13" w:name="_Toc163057407"/>
      <w:r>
        <w:t xml:space="preserve">R4-2402969 is missing the 50 MHz </w:t>
      </w:r>
      <w:proofErr w:type="gramStart"/>
      <w:r>
        <w:t>case</w:t>
      </w:r>
      <w:bookmarkEnd w:id="13"/>
      <w:proofErr w:type="gramEnd"/>
    </w:p>
    <w:p w14:paraId="19B3D0A2" w14:textId="5CDB7A9A" w:rsidR="00994829" w:rsidRDefault="00994829" w:rsidP="0008008F">
      <w:pPr>
        <w:pStyle w:val="RAN4observation0"/>
      </w:pPr>
      <w:bookmarkStart w:id="14" w:name="_Toc163057408"/>
      <w:r>
        <w:t xml:space="preserve">R4-2402969 </w:t>
      </w:r>
      <w:r w:rsidR="0008008F">
        <w:t>may</w:t>
      </w:r>
      <w:r>
        <w:t xml:space="preserve"> be revised and include the 50 MHz </w:t>
      </w:r>
      <w:proofErr w:type="gramStart"/>
      <w:r>
        <w:t>case</w:t>
      </w:r>
      <w:bookmarkEnd w:id="14"/>
      <w:proofErr w:type="gramEnd"/>
    </w:p>
    <w:p w14:paraId="49CBE9F0" w14:textId="77777777" w:rsidR="00D528F0" w:rsidRDefault="00D528F0" w:rsidP="009B4411"/>
    <w:p w14:paraId="3B82B995" w14:textId="4A820D89" w:rsidR="00D528F0" w:rsidRDefault="00D528F0" w:rsidP="00D528F0">
      <w:pPr>
        <w:pStyle w:val="RAN4H3"/>
      </w:pPr>
      <w:r>
        <w:t>TDD 30kHz SCS, Rank 8</w:t>
      </w:r>
    </w:p>
    <w:tbl>
      <w:tblPr>
        <w:tblpPr w:leftFromText="180" w:rightFromText="180" w:vertAnchor="text" w:horzAnchor="margin" w:tblpY="226"/>
        <w:tblW w:w="48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492"/>
        <w:gridCol w:w="1424"/>
        <w:gridCol w:w="1345"/>
        <w:gridCol w:w="1525"/>
        <w:gridCol w:w="1366"/>
        <w:gridCol w:w="1542"/>
        <w:gridCol w:w="675"/>
      </w:tblGrid>
      <w:tr w:rsidR="00D528F0" w14:paraId="3DC8974A" w14:textId="77777777" w:rsidTr="00D528F0">
        <w:trPr>
          <w:trHeight w:val="397"/>
        </w:trPr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5E1570" w14:textId="77777777" w:rsidR="00D528F0" w:rsidRDefault="00D528F0" w:rsidP="00D528F0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694014" w14:textId="77777777" w:rsidR="00D528F0" w:rsidRDefault="00D528F0" w:rsidP="00D528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</w:t>
            </w:r>
            <w:r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</w:rPr>
              <w:t>channel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CC29AA" w14:textId="77777777" w:rsidR="00D528F0" w:rsidRDefault="00D528F0" w:rsidP="00D528F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/>
              </w:rPr>
              <w:t>Modulation format</w:t>
            </w:r>
            <w:r>
              <w:rPr>
                <w:rFonts w:cs="Arial"/>
                <w:lang w:eastAsia="zh-CN"/>
              </w:rPr>
              <w:t xml:space="preserve"> and code rate</w:t>
            </w:r>
          </w:p>
        </w:tc>
        <w:tc>
          <w:tcPr>
            <w:tcW w:w="8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6735E7" w14:textId="77777777" w:rsidR="00D528F0" w:rsidRDefault="00D528F0" w:rsidP="00D528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Propagation condition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8B9BE9" w14:textId="77777777" w:rsidR="00D528F0" w:rsidRDefault="00D528F0" w:rsidP="00D528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Correlation matrix and antenna configuration</w:t>
            </w:r>
          </w:p>
        </w:tc>
        <w:tc>
          <w:tcPr>
            <w:tcW w:w="11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E90DF1" w14:textId="77777777" w:rsidR="00D528F0" w:rsidRDefault="00D528F0" w:rsidP="00D528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Reference value</w:t>
            </w:r>
          </w:p>
        </w:tc>
      </w:tr>
      <w:tr w:rsidR="00D528F0" w14:paraId="2B4F1CC9" w14:textId="77777777" w:rsidTr="00D528F0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60C953" w14:textId="77777777" w:rsidR="00D528F0" w:rsidRDefault="00D528F0" w:rsidP="00D528F0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184E04" w14:textId="77777777" w:rsidR="00D528F0" w:rsidRDefault="00D528F0" w:rsidP="00D528F0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75D9A1" w14:textId="77777777" w:rsidR="00D528F0" w:rsidRDefault="00D528F0" w:rsidP="00D528F0">
            <w:pPr>
              <w:spacing w:after="0"/>
              <w:rPr>
                <w:rFonts w:ascii="Arial" w:hAnsi="Arial" w:cs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2AB7BA" w14:textId="77777777" w:rsidR="00D528F0" w:rsidRDefault="00D528F0" w:rsidP="00D528F0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D723EC" w14:textId="77777777" w:rsidR="00D528F0" w:rsidRDefault="00D528F0" w:rsidP="00D528F0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8A0E46" w14:textId="77777777" w:rsidR="00D528F0" w:rsidRDefault="00D528F0" w:rsidP="00D528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Fraction of maximum throughput (%)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523885" w14:textId="77777777" w:rsidR="00D528F0" w:rsidRDefault="00D528F0" w:rsidP="00D528F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SNR (dB)</w:t>
            </w:r>
          </w:p>
        </w:tc>
      </w:tr>
      <w:tr w:rsidR="00D528F0" w14:paraId="2D3B24E5" w14:textId="77777777" w:rsidTr="00D528F0">
        <w:trPr>
          <w:trHeight w:val="200"/>
        </w:trPr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101607" w14:textId="77777777" w:rsidR="00D528F0" w:rsidRDefault="00D528F0" w:rsidP="00D528F0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29B734" w14:textId="77777777" w:rsidR="00D528F0" w:rsidRDefault="00D528F0" w:rsidP="00D528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</w:t>
            </w: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.2-31.1 TDD</w:t>
            </w:r>
            <w:r>
              <w:rPr>
                <w:rFonts w:cs="Arial"/>
              </w:rPr>
              <w:t>]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660342" w14:textId="77777777" w:rsidR="00D528F0" w:rsidRDefault="00D528F0" w:rsidP="00D528F0">
            <w:pPr>
              <w:pStyle w:val="TAC"/>
            </w:pPr>
            <w:r>
              <w:t>64QAM, 0.43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97CBC1" w14:textId="77777777" w:rsidR="00D528F0" w:rsidRDefault="00D528F0" w:rsidP="00D528F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70573F" w14:textId="77777777" w:rsidR="00D528F0" w:rsidRDefault="00D528F0" w:rsidP="00D528F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CFE534" w14:textId="77777777" w:rsidR="00D528F0" w:rsidRDefault="00D528F0" w:rsidP="00D528F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98CE9D" w14:textId="7A4E168F" w:rsidR="00D528F0" w:rsidRDefault="00D528F0" w:rsidP="00D528F0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D528F0" w14:paraId="0FEAAB9B" w14:textId="77777777" w:rsidTr="00D528F0">
        <w:trPr>
          <w:trHeight w:val="200"/>
        </w:trPr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032016" w14:textId="77777777" w:rsidR="00D528F0" w:rsidRDefault="00D528F0" w:rsidP="00D528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F2BCFC" w14:textId="77777777" w:rsidR="00D528F0" w:rsidRDefault="00D528F0" w:rsidP="00D528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</w:t>
            </w: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.2-31.2 TDD</w:t>
            </w:r>
            <w:r>
              <w:rPr>
                <w:rFonts w:cs="Arial"/>
              </w:rPr>
              <w:t>]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491D50" w14:textId="77777777" w:rsidR="00D528F0" w:rsidRDefault="00D528F0" w:rsidP="00D528F0">
            <w:pPr>
              <w:pStyle w:val="TAC"/>
            </w:pPr>
            <w:r>
              <w:t>64QAM, 0.43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F65303" w14:textId="77777777" w:rsidR="00D528F0" w:rsidRDefault="00D528F0" w:rsidP="00D528F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B88D6" w14:textId="77777777" w:rsidR="00D528F0" w:rsidRDefault="00D528F0" w:rsidP="00D528F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1D3F33" w14:textId="77777777" w:rsidR="00D528F0" w:rsidRDefault="00D528F0" w:rsidP="00D528F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0E6FFA" w14:textId="20C46B54" w:rsidR="00D528F0" w:rsidRDefault="00D528F0" w:rsidP="00D528F0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D528F0" w14:paraId="5DEA7047" w14:textId="77777777" w:rsidTr="00D528F0">
        <w:trPr>
          <w:trHeight w:val="200"/>
        </w:trPr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C60E5C" w14:textId="77777777" w:rsidR="00D528F0" w:rsidRDefault="00D528F0" w:rsidP="00D528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21A9FA" w14:textId="77777777" w:rsidR="00D528F0" w:rsidRDefault="00D528F0" w:rsidP="00D528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</w:t>
            </w: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.2-31.3 TDD</w:t>
            </w:r>
            <w:r>
              <w:rPr>
                <w:rFonts w:cs="Arial"/>
              </w:rPr>
              <w:t>]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82AB65" w14:textId="77777777" w:rsidR="00D528F0" w:rsidRDefault="00D528F0" w:rsidP="00D528F0">
            <w:pPr>
              <w:pStyle w:val="TAC"/>
            </w:pPr>
            <w:r>
              <w:t>64QAM, 0.43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F617C8" w14:textId="77777777" w:rsidR="00D528F0" w:rsidRDefault="00D528F0" w:rsidP="00D528F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FB488C" w14:textId="77777777" w:rsidR="00D528F0" w:rsidRDefault="00D528F0" w:rsidP="00D528F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1AE420" w14:textId="77777777" w:rsidR="00D528F0" w:rsidRDefault="00D528F0" w:rsidP="00D528F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AE5B1F" w14:textId="2A564744" w:rsidR="00D528F0" w:rsidRDefault="00D528F0" w:rsidP="00D528F0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D528F0" w14:paraId="1310CF3E" w14:textId="77777777" w:rsidTr="00D528F0">
        <w:trPr>
          <w:trHeight w:val="200"/>
        </w:trPr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E24098" w14:textId="77777777" w:rsidR="00D528F0" w:rsidRDefault="00D528F0" w:rsidP="00D528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D4B0CE" w14:textId="77777777" w:rsidR="00D528F0" w:rsidRDefault="00D528F0" w:rsidP="00D528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</w:t>
            </w: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.2-31.4 TDD</w:t>
            </w:r>
            <w:r>
              <w:rPr>
                <w:rFonts w:cs="Arial"/>
              </w:rPr>
              <w:t>]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8FA169" w14:textId="77777777" w:rsidR="00D528F0" w:rsidRDefault="00D528F0" w:rsidP="00D528F0">
            <w:pPr>
              <w:pStyle w:val="TAC"/>
            </w:pPr>
            <w:r>
              <w:t>64QAM, 0.43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2FF311" w14:textId="77777777" w:rsidR="00D528F0" w:rsidRDefault="00D528F0" w:rsidP="00D528F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8C9650" w14:textId="77777777" w:rsidR="00D528F0" w:rsidRDefault="00D528F0" w:rsidP="00D528F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F4B50" w14:textId="77777777" w:rsidR="00D528F0" w:rsidRDefault="00D528F0" w:rsidP="00D528F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A90424" w14:textId="4AF8B5B3" w:rsidR="00D528F0" w:rsidRDefault="00D528F0" w:rsidP="00D528F0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D528F0" w14:paraId="6F6F8EB8" w14:textId="77777777" w:rsidTr="00D528F0">
        <w:trPr>
          <w:trHeight w:val="200"/>
        </w:trPr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EB423D" w14:textId="77777777" w:rsidR="00D528F0" w:rsidRDefault="00D528F0" w:rsidP="00D528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58C0EE" w14:textId="77777777" w:rsidR="00D528F0" w:rsidRDefault="00D528F0" w:rsidP="00D528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</w:t>
            </w: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.2-31.5 TDD</w:t>
            </w:r>
            <w:r>
              <w:rPr>
                <w:rFonts w:cs="Arial"/>
              </w:rPr>
              <w:t>]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EE28BB" w14:textId="77777777" w:rsidR="00D528F0" w:rsidRDefault="00D528F0" w:rsidP="00D528F0">
            <w:pPr>
              <w:pStyle w:val="TAC"/>
            </w:pPr>
            <w:r>
              <w:t>64QAM, 0.43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9D3F3D" w14:textId="77777777" w:rsidR="00D528F0" w:rsidRDefault="00D528F0" w:rsidP="00D528F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8FCE90" w14:textId="77777777" w:rsidR="00D528F0" w:rsidRDefault="00D528F0" w:rsidP="00D528F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F46E7C" w14:textId="77777777" w:rsidR="00D528F0" w:rsidRDefault="00D528F0" w:rsidP="00D528F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3F74C4" w14:textId="425F5E22" w:rsidR="00D528F0" w:rsidRDefault="00D528F0" w:rsidP="00D528F0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D528F0" w14:paraId="5133CE74" w14:textId="77777777" w:rsidTr="00D528F0">
        <w:trPr>
          <w:trHeight w:val="200"/>
        </w:trPr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C30B14" w14:textId="77777777" w:rsidR="00D528F0" w:rsidRDefault="00D528F0" w:rsidP="00D528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8CB6D6" w14:textId="77777777" w:rsidR="00D528F0" w:rsidRDefault="00D528F0" w:rsidP="00D528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</w:t>
            </w:r>
            <w:proofErr w:type="gramStart"/>
            <w:r w:rsidRPr="00FA011F">
              <w:rPr>
                <w:rFonts w:cs="Arial"/>
              </w:rPr>
              <w:t>R.PDSCH</w:t>
            </w:r>
            <w:proofErr w:type="gramEnd"/>
            <w:r w:rsidRPr="00FA011F">
              <w:rPr>
                <w:rFonts w:cs="Arial"/>
              </w:rPr>
              <w:t>.2-32.1 TDD</w:t>
            </w:r>
            <w:r>
              <w:rPr>
                <w:rFonts w:cs="Arial"/>
              </w:rPr>
              <w:t>]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4F0EE7" w14:textId="77777777" w:rsidR="00D528F0" w:rsidRDefault="00D528F0" w:rsidP="00D528F0">
            <w:pPr>
              <w:pStyle w:val="TAC"/>
            </w:pPr>
            <w:r>
              <w:t>64QAM, 0.43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FB819F" w14:textId="77777777" w:rsidR="00D528F0" w:rsidRDefault="00D528F0" w:rsidP="00D528F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A87219" w14:textId="77777777" w:rsidR="00D528F0" w:rsidRDefault="00D528F0" w:rsidP="00D528F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2E11E7" w14:textId="77777777" w:rsidR="00D528F0" w:rsidRDefault="00D528F0" w:rsidP="00D528F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1CF8A" w14:textId="5FAB0A7A" w:rsidR="00D528F0" w:rsidRDefault="00D528F0" w:rsidP="00D528F0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D528F0" w14:paraId="0E8C26AA" w14:textId="77777777" w:rsidTr="00D528F0">
        <w:trPr>
          <w:trHeight w:val="200"/>
        </w:trPr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841281" w14:textId="77777777" w:rsidR="00D528F0" w:rsidRDefault="00D528F0" w:rsidP="00D528F0">
            <w:pPr>
              <w:pStyle w:val="TAC"/>
              <w:rPr>
                <w:lang w:eastAsia="zh-CN"/>
              </w:rPr>
            </w:pPr>
            <w:r>
              <w:lastRenderedPageBreak/>
              <w:t>40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C6BAF4" w14:textId="098F9959" w:rsidR="00D528F0" w:rsidRPr="00BE694F" w:rsidRDefault="003E1C6D" w:rsidP="003E1C6D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[</w:t>
            </w:r>
            <w:proofErr w:type="gramStart"/>
            <w:r w:rsidR="00CB1EBD">
              <w:rPr>
                <w:lang w:val="en-GB"/>
              </w:rPr>
              <w:t>R.PDSCH</w:t>
            </w:r>
            <w:proofErr w:type="gramEnd"/>
            <w:r w:rsidR="00CB1EBD">
              <w:rPr>
                <w:lang w:val="en-GB"/>
              </w:rPr>
              <w:t>.2</w:t>
            </w:r>
            <w:r>
              <w:rPr>
                <w:lang w:val="en-GB"/>
              </w:rPr>
              <w:t xml:space="preserve"> </w:t>
            </w:r>
            <w:r w:rsidR="00BE694F">
              <w:rPr>
                <w:lang w:val="en-GB"/>
              </w:rPr>
              <w:t>3.7</w:t>
            </w:r>
            <w:r w:rsidR="00CB1EBD">
              <w:rPr>
                <w:lang w:val="en-GB"/>
              </w:rPr>
              <w:t xml:space="preserve"> TDD</w:t>
            </w:r>
            <w:r>
              <w:rPr>
                <w:lang w:val="en-GB"/>
              </w:rPr>
              <w:t>]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FEDF2E" w14:textId="77777777" w:rsidR="00D528F0" w:rsidRDefault="00D528F0" w:rsidP="00D528F0">
            <w:pPr>
              <w:pStyle w:val="TAC"/>
            </w:pPr>
            <w:r>
              <w:t>64QAM, 0.43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4DEEC" w14:textId="77777777" w:rsidR="00D528F0" w:rsidRDefault="00D528F0" w:rsidP="00D528F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A8DD46" w14:textId="77777777" w:rsidR="00D528F0" w:rsidRDefault="00D528F0" w:rsidP="00D528F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3DA298" w14:textId="77777777" w:rsidR="00D528F0" w:rsidRDefault="00D528F0" w:rsidP="00D528F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9364BC" w14:textId="3FBDD924" w:rsidR="00D528F0" w:rsidRDefault="00D528F0" w:rsidP="00D528F0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D528F0" w14:paraId="70C63A7B" w14:textId="77777777" w:rsidTr="00D528F0">
        <w:trPr>
          <w:trHeight w:val="200"/>
        </w:trPr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B3FB3C" w14:textId="77777777" w:rsidR="00D528F0" w:rsidRDefault="00D528F0" w:rsidP="00D528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BA09F8" w14:textId="77777777" w:rsidR="00D528F0" w:rsidRDefault="00D528F0" w:rsidP="00D528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</w:t>
            </w: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.2-XX.1 TDD</w:t>
            </w:r>
            <w:r>
              <w:rPr>
                <w:rFonts w:cs="Arial"/>
              </w:rPr>
              <w:t>]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1D5721" w14:textId="77777777" w:rsidR="00D528F0" w:rsidRDefault="00D528F0" w:rsidP="00D528F0">
            <w:pPr>
              <w:pStyle w:val="TAC"/>
            </w:pPr>
            <w:r>
              <w:t>64QAM, 0.43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A48206" w14:textId="77777777" w:rsidR="00D528F0" w:rsidRDefault="00D528F0" w:rsidP="00D528F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1D15BD" w14:textId="77777777" w:rsidR="00D528F0" w:rsidRDefault="00D528F0" w:rsidP="00D528F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D7F3B7" w14:textId="77777777" w:rsidR="00D528F0" w:rsidRDefault="00D528F0" w:rsidP="00D528F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AD774A" w14:textId="7140065A" w:rsidR="00D528F0" w:rsidRDefault="00D528F0" w:rsidP="00D528F0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D528F0" w14:paraId="2CD93502" w14:textId="77777777" w:rsidTr="00D528F0">
        <w:trPr>
          <w:trHeight w:val="200"/>
        </w:trPr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BE7066" w14:textId="77777777" w:rsidR="00D528F0" w:rsidRDefault="00D528F0" w:rsidP="00D528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EAF2AA" w14:textId="77777777" w:rsidR="00D528F0" w:rsidRDefault="00D528F0" w:rsidP="00D528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</w:t>
            </w: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.2-XX.2 TDD</w:t>
            </w:r>
            <w:r>
              <w:rPr>
                <w:rFonts w:cs="Arial"/>
              </w:rPr>
              <w:t>]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6C361B" w14:textId="77777777" w:rsidR="00D528F0" w:rsidRDefault="00D528F0" w:rsidP="00D528F0">
            <w:pPr>
              <w:pStyle w:val="TAC"/>
            </w:pPr>
            <w:r>
              <w:t>64QAM, 0.43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647530" w14:textId="77777777" w:rsidR="00D528F0" w:rsidRDefault="00D528F0" w:rsidP="00D528F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F081F0" w14:textId="77777777" w:rsidR="00D528F0" w:rsidRDefault="00D528F0" w:rsidP="00D528F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B5A351" w14:textId="77777777" w:rsidR="00D528F0" w:rsidRDefault="00D528F0" w:rsidP="00D528F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4706B5" w14:textId="4040A774" w:rsidR="00D528F0" w:rsidRDefault="00D528F0" w:rsidP="00D528F0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D528F0" w14:paraId="1AC48025" w14:textId="77777777" w:rsidTr="00D528F0">
        <w:trPr>
          <w:trHeight w:val="200"/>
        </w:trPr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D34CBE" w14:textId="77777777" w:rsidR="00D528F0" w:rsidRDefault="00D528F0" w:rsidP="00D528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33E5A5" w14:textId="77777777" w:rsidR="00D528F0" w:rsidRDefault="00D528F0" w:rsidP="00D528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</w:t>
            </w: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.2-XX.3 TDD</w:t>
            </w:r>
            <w:r>
              <w:rPr>
                <w:rFonts w:cs="Arial"/>
              </w:rPr>
              <w:t>]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FDD5DD" w14:textId="77777777" w:rsidR="00D528F0" w:rsidRDefault="00D528F0" w:rsidP="00D528F0">
            <w:pPr>
              <w:pStyle w:val="TAC"/>
            </w:pPr>
            <w:r>
              <w:t>64QAM, 0.43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260EB" w14:textId="77777777" w:rsidR="00D528F0" w:rsidRDefault="00D528F0" w:rsidP="00D528F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4CE4EB" w14:textId="77777777" w:rsidR="00D528F0" w:rsidRDefault="00D528F0" w:rsidP="00D528F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F70B80" w14:textId="77777777" w:rsidR="00D528F0" w:rsidRDefault="00D528F0" w:rsidP="00D528F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80F85B" w14:textId="0B64D141" w:rsidR="00D528F0" w:rsidRDefault="00D528F0" w:rsidP="00D528F0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D528F0" w14:paraId="62BFD326" w14:textId="77777777" w:rsidTr="00D528F0">
        <w:trPr>
          <w:trHeight w:val="200"/>
        </w:trPr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74D10C" w14:textId="77777777" w:rsidR="00D528F0" w:rsidRDefault="00D528F0" w:rsidP="00D528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84AFBF" w14:textId="77777777" w:rsidR="00D528F0" w:rsidRDefault="00D528F0" w:rsidP="00D528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</w:t>
            </w: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.2-XX.4 TDD</w:t>
            </w:r>
            <w:r>
              <w:rPr>
                <w:rFonts w:cs="Arial"/>
              </w:rPr>
              <w:t>]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570BED" w14:textId="77777777" w:rsidR="00D528F0" w:rsidRDefault="00D528F0" w:rsidP="00D528F0">
            <w:pPr>
              <w:pStyle w:val="TAC"/>
            </w:pPr>
            <w:r>
              <w:t>64QAM, 0.43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715F43" w14:textId="77777777" w:rsidR="00D528F0" w:rsidRDefault="00D528F0" w:rsidP="00D528F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050DA" w14:textId="77777777" w:rsidR="00D528F0" w:rsidRDefault="00D528F0" w:rsidP="00D528F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0A87EB" w14:textId="77777777" w:rsidR="00D528F0" w:rsidRDefault="00D528F0" w:rsidP="00D528F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0D4293" w14:textId="35BC625C" w:rsidR="00D528F0" w:rsidRDefault="00D528F0" w:rsidP="00D528F0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  <w:tr w:rsidR="00D528F0" w14:paraId="13B9B10D" w14:textId="77777777" w:rsidTr="00D528F0">
        <w:trPr>
          <w:trHeight w:val="200"/>
        </w:trPr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143929" w14:textId="77777777" w:rsidR="00D528F0" w:rsidRDefault="00D528F0" w:rsidP="00D528F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1CA5D" w14:textId="77777777" w:rsidR="00D528F0" w:rsidRDefault="00D528F0" w:rsidP="00D528F0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</w:t>
            </w:r>
            <w:proofErr w:type="gramStart"/>
            <w:r w:rsidRPr="00FC34CA">
              <w:rPr>
                <w:rFonts w:cs="Arial"/>
              </w:rPr>
              <w:t>R.PDSCH</w:t>
            </w:r>
            <w:proofErr w:type="gramEnd"/>
            <w:r w:rsidRPr="00FC34CA">
              <w:rPr>
                <w:rFonts w:cs="Arial"/>
              </w:rPr>
              <w:t>.2-XX.5 TDD</w:t>
            </w:r>
            <w:r>
              <w:rPr>
                <w:rFonts w:cs="Arial"/>
              </w:rPr>
              <w:t>]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1D1DFC" w14:textId="77777777" w:rsidR="00D528F0" w:rsidRDefault="00D528F0" w:rsidP="00D528F0">
            <w:pPr>
              <w:pStyle w:val="TAC"/>
            </w:pPr>
            <w:r>
              <w:t>64QAM, 0.43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144255" w14:textId="77777777" w:rsidR="00D528F0" w:rsidRDefault="00D528F0" w:rsidP="00D528F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TDLA30-10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41A566" w14:textId="77777777" w:rsidR="00D528F0" w:rsidRDefault="00D528F0" w:rsidP="00D528F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8x8, ULA Low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87310E6" w14:textId="77777777" w:rsidR="00D528F0" w:rsidRDefault="00D528F0" w:rsidP="00D528F0">
            <w:pPr>
              <w:pStyle w:val="TAC"/>
              <w:rPr>
                <w:rFonts w:eastAsia="SimSun" w:cs="Arial"/>
              </w:rPr>
            </w:pPr>
            <w:r>
              <w:rPr>
                <w:rFonts w:eastAsia="SimSun" w:cs="Arial"/>
              </w:rPr>
              <w:t>70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5C0F0A" w14:textId="171642A9" w:rsidR="00D528F0" w:rsidRDefault="00D528F0" w:rsidP="00D528F0">
            <w:pPr>
              <w:pStyle w:val="TAC"/>
              <w:rPr>
                <w:rFonts w:eastAsia="SimSun" w:cs="Arial"/>
                <w:lang w:eastAsia="zh-CN"/>
              </w:rPr>
            </w:pPr>
          </w:p>
        </w:tc>
      </w:tr>
    </w:tbl>
    <w:p w14:paraId="68DFD5E1" w14:textId="77777777" w:rsidR="00D528F0" w:rsidRDefault="00D528F0" w:rsidP="00D528F0">
      <w:r>
        <w:t>From CRs:</w:t>
      </w:r>
    </w:p>
    <w:p w14:paraId="6E1D17D0" w14:textId="77777777" w:rsidR="00D528F0" w:rsidRDefault="00D528F0" w:rsidP="00D528F0">
      <w:r>
        <w:t>R4-2319229 (CBW 5MHz – 25MHz)</w:t>
      </w:r>
    </w:p>
    <w:p w14:paraId="6D278929" w14:textId="77777777" w:rsidR="00D528F0" w:rsidRDefault="00D528F0" w:rsidP="00D528F0">
      <w:r>
        <w:t xml:space="preserve">Issues: </w:t>
      </w:r>
    </w:p>
    <w:p w14:paraId="20C5DAD0" w14:textId="77777777" w:rsidR="00D528F0" w:rsidRDefault="00D528F0" w:rsidP="00D528F0">
      <w:pPr>
        <w:pStyle w:val="ListParagraph"/>
        <w:numPr>
          <w:ilvl w:val="0"/>
          <w:numId w:val="36"/>
        </w:numPr>
      </w:pPr>
      <w:r>
        <w:t>None</w:t>
      </w:r>
    </w:p>
    <w:p w14:paraId="61682D36" w14:textId="77777777" w:rsidR="00D528F0" w:rsidRDefault="00D528F0" w:rsidP="00D528F0">
      <w:r>
        <w:t>R4-2319331 (CBW 40MHz – 100MHz)</w:t>
      </w:r>
    </w:p>
    <w:p w14:paraId="749B4DAD" w14:textId="77777777" w:rsidR="00D528F0" w:rsidRDefault="00D528F0" w:rsidP="00D528F0">
      <w:r>
        <w:t>Issues:</w:t>
      </w:r>
    </w:p>
    <w:p w14:paraId="04FFD69E" w14:textId="7FF955E2" w:rsidR="00D528F0" w:rsidRDefault="004E0198" w:rsidP="00D528F0">
      <w:pPr>
        <w:pStyle w:val="ListParagraph"/>
        <w:numPr>
          <w:ilvl w:val="0"/>
          <w:numId w:val="37"/>
        </w:numPr>
      </w:pPr>
      <w:r>
        <w:t>None</w:t>
      </w:r>
    </w:p>
    <w:p w14:paraId="7A237500" w14:textId="77777777" w:rsidR="00D528F0" w:rsidRDefault="00D528F0" w:rsidP="00D528F0"/>
    <w:p w14:paraId="6D1264F6" w14:textId="5A5DD8F4" w:rsidR="00CD7492" w:rsidRPr="00053722" w:rsidRDefault="00CD7492" w:rsidP="00A37002">
      <w:pPr>
        <w:pStyle w:val="RAN4H1"/>
      </w:pPr>
      <w:bookmarkStart w:id="15" w:name="_Toc116995848"/>
      <w:r w:rsidRPr="00053722">
        <w:t>Conclusion</w:t>
      </w:r>
      <w:bookmarkEnd w:id="15"/>
    </w:p>
    <w:p w14:paraId="75B82BDF" w14:textId="0F165F93" w:rsidR="008B0961" w:rsidRPr="00053722" w:rsidRDefault="0016790F" w:rsidP="005C23A4">
      <w:pPr>
        <w:rPr>
          <w:lang w:val="en-GB"/>
        </w:rPr>
      </w:pPr>
      <w:r w:rsidRPr="00053722">
        <w:rPr>
          <w:lang w:val="en-GB"/>
        </w:rPr>
        <w:t xml:space="preserve">In this paper, we have assessed the current direction of the 8Rx WI, </w:t>
      </w:r>
      <w:r w:rsidR="0009232B" w:rsidRPr="00053722">
        <w:rPr>
          <w:lang w:val="en-GB"/>
        </w:rPr>
        <w:t xml:space="preserve">specifically PDSCH </w:t>
      </w:r>
      <w:r w:rsidR="0012173D" w:rsidRPr="00053722">
        <w:rPr>
          <w:lang w:val="en-GB"/>
        </w:rPr>
        <w:t xml:space="preserve">UE Demodulation </w:t>
      </w:r>
      <w:r w:rsidR="003B2661" w:rsidRPr="00053722">
        <w:rPr>
          <w:lang w:val="en-GB"/>
        </w:rPr>
        <w:t>performance</w:t>
      </w:r>
      <w:r w:rsidR="000C2B79">
        <w:rPr>
          <w:lang w:val="en-GB"/>
        </w:rPr>
        <w:t xml:space="preserve"> and the FRCs used for</w:t>
      </w:r>
      <w:r w:rsidR="00E36DC8">
        <w:rPr>
          <w:lang w:val="en-GB"/>
        </w:rPr>
        <w:t xml:space="preserve"> the CA performance requirements</w:t>
      </w:r>
      <w:r w:rsidR="003B2661" w:rsidRPr="00053722">
        <w:rPr>
          <w:lang w:val="en-GB"/>
        </w:rPr>
        <w:t xml:space="preserve">. We have provided </w:t>
      </w:r>
      <w:r w:rsidR="00E357C5" w:rsidRPr="00053722">
        <w:rPr>
          <w:lang w:val="en-GB"/>
        </w:rPr>
        <w:t xml:space="preserve">recommendations </w:t>
      </w:r>
      <w:r w:rsidR="00FB419E" w:rsidRPr="00053722">
        <w:rPr>
          <w:lang w:val="en-GB"/>
        </w:rPr>
        <w:t xml:space="preserve">where agreements need to be made. </w:t>
      </w:r>
    </w:p>
    <w:p w14:paraId="5915B2C3" w14:textId="313E2C84" w:rsidR="00E55751" w:rsidRPr="00053722" w:rsidRDefault="001B21E5" w:rsidP="00936159">
      <w:pPr>
        <w:rPr>
          <w:lang w:val="en-GB"/>
        </w:rPr>
      </w:pPr>
      <w:r w:rsidRPr="00053722">
        <w:rPr>
          <w:lang w:val="en-GB"/>
        </w:rPr>
        <w:t>Specifically, i</w:t>
      </w:r>
      <w:r w:rsidR="008B0961" w:rsidRPr="00053722">
        <w:rPr>
          <w:lang w:val="en-GB"/>
        </w:rPr>
        <w:t>n the paper, t</w:t>
      </w:r>
      <w:r w:rsidR="005B4801" w:rsidRPr="00053722">
        <w:rPr>
          <w:lang w:val="en-GB"/>
        </w:rPr>
        <w:t xml:space="preserve">he following Observations </w:t>
      </w:r>
      <w:r w:rsidR="008B0961" w:rsidRPr="00053722">
        <w:rPr>
          <w:lang w:val="en-GB"/>
        </w:rPr>
        <w:t>and</w:t>
      </w:r>
      <w:r w:rsidR="005B4801" w:rsidRPr="00053722">
        <w:rPr>
          <w:lang w:val="en-GB"/>
        </w:rPr>
        <w:t xml:space="preserve"> Proposals were made:</w:t>
      </w:r>
    </w:p>
    <w:p w14:paraId="5915825D" w14:textId="77777777" w:rsidR="004D2C53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r w:rsidRPr="00053722">
        <w:rPr>
          <w:b/>
          <w:i/>
          <w:iCs/>
          <w:u w:val="single"/>
          <w:lang w:val="en-GB"/>
        </w:rPr>
        <w:fldChar w:fldCharType="begin"/>
      </w:r>
      <w:r w:rsidRPr="00053722">
        <w:rPr>
          <w:i/>
          <w:iCs/>
          <w:u w:val="single"/>
          <w:lang w:val="en-GB"/>
        </w:rPr>
        <w:instrText xml:space="preserve"> TOC \n \h \z \t "RAN4 proposal,5,RAN4 observation,4" </w:instrText>
      </w:r>
      <w:r w:rsidRPr="00053722">
        <w:rPr>
          <w:b/>
          <w:i/>
          <w:iCs/>
          <w:u w:val="single"/>
          <w:lang w:val="en-GB"/>
        </w:rPr>
        <w:fldChar w:fldCharType="separate"/>
      </w:r>
      <w:hyperlink w:anchor="_Toc163057399" w:history="1">
        <w:r w:rsidR="004D2C53" w:rsidRPr="003D321F">
          <w:rPr>
            <w:rStyle w:val="Hyperlink"/>
            <w:b/>
            <w:noProof/>
          </w:rPr>
          <w:t>Observation 1:</w:t>
        </w:r>
        <w:r w:rsidR="004D2C53" w:rsidRPr="003D321F">
          <w:rPr>
            <w:rStyle w:val="Hyperlink"/>
            <w:noProof/>
          </w:rPr>
          <w:t xml:space="preserve"> Some endorsed CRs on the 8Rx Work Item have some issues associated with them.</w:t>
        </w:r>
      </w:hyperlink>
    </w:p>
    <w:p w14:paraId="2937043A" w14:textId="77777777" w:rsidR="004D2C53" w:rsidRDefault="00000000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2"/>
          <w:lang w:val="en-GB" w:eastAsia="en-GB"/>
          <w14:ligatures w14:val="standardContextual"/>
        </w:rPr>
      </w:pPr>
      <w:hyperlink w:anchor="_Toc163057400" w:history="1">
        <w:r w:rsidR="004D2C53" w:rsidRPr="003D321F">
          <w:rPr>
            <w:rStyle w:val="Hyperlink"/>
            <w:noProof/>
          </w:rPr>
          <w:t>Proposal 1: The CRs endorsed at the last meeting have numerous issues, e.g., missing CBWs and irregular numbering, which should be fixed in this meeting.</w:t>
        </w:r>
      </w:hyperlink>
    </w:p>
    <w:p w14:paraId="3EA9E1C3" w14:textId="77777777" w:rsidR="004D2C53" w:rsidRDefault="0000000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63057401" w:history="1">
        <w:r w:rsidR="004D2C53" w:rsidRPr="003D321F">
          <w:rPr>
            <w:rStyle w:val="Hyperlink"/>
            <w:b/>
            <w:noProof/>
          </w:rPr>
          <w:t>Observation 2:</w:t>
        </w:r>
        <w:r w:rsidR="004D2C53" w:rsidRPr="003D321F">
          <w:rPr>
            <w:rStyle w:val="Hyperlink"/>
            <w:noProof/>
          </w:rPr>
          <w:t xml:space="preserve"> FRC numbering is identical between R4-2318668 and R4-2319230.</w:t>
        </w:r>
      </w:hyperlink>
    </w:p>
    <w:p w14:paraId="1646D4A1" w14:textId="77777777" w:rsidR="004D2C53" w:rsidRDefault="0000000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63057402" w:history="1">
        <w:r w:rsidR="004D2C53" w:rsidRPr="003D321F">
          <w:rPr>
            <w:rStyle w:val="Hyperlink"/>
            <w:b/>
            <w:noProof/>
          </w:rPr>
          <w:t>Observation 3:</w:t>
        </w:r>
        <w:r w:rsidR="004D2C53" w:rsidRPr="003D321F">
          <w:rPr>
            <w:rStyle w:val="Hyperlink"/>
            <w:noProof/>
          </w:rPr>
          <w:t xml:space="preserve"> Both R4-2318668 and R4-2319230 could be revised to include FRC numbers with ‘.X’ to be agreed at RAN4#110-bis.</w:t>
        </w:r>
      </w:hyperlink>
    </w:p>
    <w:p w14:paraId="3657CF59" w14:textId="77777777" w:rsidR="004D2C53" w:rsidRDefault="0000000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63057403" w:history="1">
        <w:r w:rsidR="004D2C53" w:rsidRPr="003D321F">
          <w:rPr>
            <w:rStyle w:val="Hyperlink"/>
            <w:b/>
            <w:noProof/>
          </w:rPr>
          <w:t>Observation 4:</w:t>
        </w:r>
        <w:r w:rsidR="004D2C53" w:rsidRPr="003D321F">
          <w:rPr>
            <w:rStyle w:val="Hyperlink"/>
            <w:noProof/>
          </w:rPr>
          <w:t xml:space="preserve"> R4-2319228 numbering is irregular.</w:t>
        </w:r>
      </w:hyperlink>
    </w:p>
    <w:p w14:paraId="61BA5F46" w14:textId="77777777" w:rsidR="004D2C53" w:rsidRDefault="0000000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63057404" w:history="1">
        <w:r w:rsidR="004D2C53" w:rsidRPr="003D321F">
          <w:rPr>
            <w:rStyle w:val="Hyperlink"/>
            <w:b/>
            <w:noProof/>
          </w:rPr>
          <w:t>Observation 5:</w:t>
        </w:r>
        <w:r w:rsidR="004D2C53" w:rsidRPr="003D321F">
          <w:rPr>
            <w:rStyle w:val="Hyperlink"/>
            <w:noProof/>
          </w:rPr>
          <w:t xml:space="preserve"> R4-2319228 may be revised to have a more regular numbering before being submitted to MCC.</w:t>
        </w:r>
      </w:hyperlink>
    </w:p>
    <w:p w14:paraId="45E5E762" w14:textId="77777777" w:rsidR="004D2C53" w:rsidRDefault="0000000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63057405" w:history="1">
        <w:r w:rsidR="004D2C53" w:rsidRPr="003D321F">
          <w:rPr>
            <w:rStyle w:val="Hyperlink"/>
            <w:b/>
            <w:noProof/>
          </w:rPr>
          <w:t>Observation 6:</w:t>
        </w:r>
        <w:r w:rsidR="004D2C53" w:rsidRPr="003D321F">
          <w:rPr>
            <w:rStyle w:val="Hyperlink"/>
            <w:noProof/>
          </w:rPr>
          <w:t xml:space="preserve"> R4-2402968 is missing the 15 MHz case</w:t>
        </w:r>
      </w:hyperlink>
    </w:p>
    <w:p w14:paraId="1FEA641C" w14:textId="77777777" w:rsidR="004D2C53" w:rsidRDefault="0000000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63057406" w:history="1">
        <w:r w:rsidR="004D2C53" w:rsidRPr="003D321F">
          <w:rPr>
            <w:rStyle w:val="Hyperlink"/>
            <w:b/>
            <w:noProof/>
          </w:rPr>
          <w:t>Observation 7:</w:t>
        </w:r>
        <w:r w:rsidR="004D2C53" w:rsidRPr="003D321F">
          <w:rPr>
            <w:rStyle w:val="Hyperlink"/>
            <w:noProof/>
          </w:rPr>
          <w:t xml:space="preserve"> R4-2402968 may be revised and include the 15 MHz case</w:t>
        </w:r>
      </w:hyperlink>
    </w:p>
    <w:p w14:paraId="7E0F40EA" w14:textId="77777777" w:rsidR="004D2C53" w:rsidRDefault="0000000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63057407" w:history="1">
        <w:r w:rsidR="004D2C53" w:rsidRPr="003D321F">
          <w:rPr>
            <w:rStyle w:val="Hyperlink"/>
            <w:b/>
            <w:noProof/>
          </w:rPr>
          <w:t>Observation 8:</w:t>
        </w:r>
        <w:r w:rsidR="004D2C53" w:rsidRPr="003D321F">
          <w:rPr>
            <w:rStyle w:val="Hyperlink"/>
            <w:noProof/>
          </w:rPr>
          <w:t xml:space="preserve"> R4-2402969 is missing the 50 MHz case</w:t>
        </w:r>
      </w:hyperlink>
    </w:p>
    <w:p w14:paraId="2A3A3A6F" w14:textId="77777777" w:rsidR="004D2C53" w:rsidRDefault="00000000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2"/>
          <w:lang w:val="en-GB" w:eastAsia="en-GB"/>
          <w14:ligatures w14:val="standardContextual"/>
        </w:rPr>
      </w:pPr>
      <w:hyperlink w:anchor="_Toc163057408" w:history="1">
        <w:r w:rsidR="004D2C53" w:rsidRPr="003D321F">
          <w:rPr>
            <w:rStyle w:val="Hyperlink"/>
            <w:b/>
            <w:noProof/>
          </w:rPr>
          <w:t>Observation 9:</w:t>
        </w:r>
        <w:r w:rsidR="004D2C53" w:rsidRPr="003D321F">
          <w:rPr>
            <w:rStyle w:val="Hyperlink"/>
            <w:noProof/>
          </w:rPr>
          <w:t xml:space="preserve"> R4-2402969 may be revised and include the 50 MHz case</w:t>
        </w:r>
      </w:hyperlink>
    </w:p>
    <w:p w14:paraId="11CEF82D" w14:textId="16E07DAF" w:rsidR="00C25FBD" w:rsidRPr="00C25FBD" w:rsidRDefault="00A4355E" w:rsidP="00C25FBD">
      <w:pPr>
        <w:pStyle w:val="RAN4H1"/>
        <w:numPr>
          <w:ilvl w:val="0"/>
          <w:numId w:val="0"/>
        </w:numPr>
        <w:ind w:left="360" w:hanging="360"/>
      </w:pPr>
      <w:r w:rsidRPr="00053722">
        <w:fldChar w:fldCharType="end"/>
      </w:r>
      <w:bookmarkStart w:id="16" w:name="_Toc116995849"/>
      <w:r w:rsidR="003B659E" w:rsidRPr="003476D5">
        <w:t>References</w:t>
      </w:r>
      <w:bookmarkEnd w:id="16"/>
    </w:p>
    <w:bookmarkStart w:id="17" w:name="_Ref114500673"/>
    <w:bookmarkStart w:id="18" w:name="_Ref130994624"/>
    <w:bookmarkEnd w:id="17"/>
    <w:p w14:paraId="39D2D8FF" w14:textId="2985717F" w:rsidR="000040DC" w:rsidRPr="003476D5" w:rsidRDefault="00A02AAA" w:rsidP="00A02AAA">
      <w:pPr>
        <w:pStyle w:val="ListParagraph"/>
        <w:numPr>
          <w:ilvl w:val="0"/>
          <w:numId w:val="21"/>
        </w:numPr>
        <w:ind w:right="-22"/>
        <w:rPr>
          <w:lang w:val="en-GB"/>
        </w:rPr>
      </w:pPr>
      <w:r w:rsidRPr="003476D5">
        <w:fldChar w:fldCharType="begin"/>
      </w:r>
      <w:r w:rsidRPr="003476D5">
        <w:rPr>
          <w:lang w:val="en-GB"/>
        </w:rPr>
        <w:instrText xml:space="preserve"> HYPERLINK "https://www.3gpp.org/ftp/tsg_ran/TSG_RAN/TSGR_96/Docs/RP-221496.zip" </w:instrText>
      </w:r>
      <w:r w:rsidRPr="003476D5">
        <w:fldChar w:fldCharType="separate"/>
      </w:r>
      <w:r w:rsidRPr="003476D5">
        <w:rPr>
          <w:rStyle w:val="Hyperlink"/>
          <w:lang w:val="en-GB"/>
        </w:rPr>
        <w:t>RP-221496</w:t>
      </w:r>
      <w:r w:rsidRPr="003476D5">
        <w:rPr>
          <w:rStyle w:val="Hyperlink"/>
          <w:lang w:val="en-GB"/>
        </w:rPr>
        <w:fldChar w:fldCharType="end"/>
      </w:r>
      <w:r w:rsidRPr="003476D5">
        <w:rPr>
          <w:lang w:val="en-GB"/>
        </w:rPr>
        <w:t xml:space="preserve"> “Revised WID Further RF requirements enhancement for NR and EN-DC in frequency range 1 (FR1)”</w:t>
      </w:r>
      <w:bookmarkEnd w:id="18"/>
    </w:p>
    <w:bookmarkStart w:id="19" w:name="_Ref127284789"/>
    <w:bookmarkStart w:id="20" w:name="_Ref127285522"/>
    <w:p w14:paraId="57B3251B" w14:textId="5F247675" w:rsidR="00A02AAA" w:rsidRPr="003476D5" w:rsidRDefault="00A02AAA" w:rsidP="00A02AAA">
      <w:pPr>
        <w:pStyle w:val="ListParagraph"/>
        <w:numPr>
          <w:ilvl w:val="0"/>
          <w:numId w:val="21"/>
        </w:numPr>
        <w:rPr>
          <w:lang w:val="en-GB"/>
        </w:rPr>
      </w:pPr>
      <w:r w:rsidRPr="003476D5">
        <w:rPr>
          <w:lang w:val="en-GB"/>
        </w:rPr>
        <w:fldChar w:fldCharType="begin"/>
      </w:r>
      <w:r w:rsidRPr="003476D5">
        <w:rPr>
          <w:lang w:val="en-GB"/>
        </w:rPr>
        <w:instrText xml:space="preserve"> HYPERLINK "https://www.3gpp.org/ftp/tsg_ran/WG4_Radio/TSGR4_105/Docs/R4-2220152.zip" </w:instrText>
      </w:r>
      <w:r w:rsidRPr="003476D5">
        <w:rPr>
          <w:lang w:val="en-GB"/>
        </w:rPr>
      </w:r>
      <w:r w:rsidRPr="003476D5">
        <w:rPr>
          <w:lang w:val="en-GB"/>
        </w:rPr>
        <w:fldChar w:fldCharType="separate"/>
      </w:r>
      <w:r w:rsidRPr="003476D5">
        <w:rPr>
          <w:rStyle w:val="Hyperlink"/>
          <w:lang w:val="en-GB"/>
        </w:rPr>
        <w:t>R4-2220152</w:t>
      </w:r>
      <w:r w:rsidRPr="003476D5">
        <w:rPr>
          <w:lang w:val="en-GB"/>
        </w:rPr>
        <w:fldChar w:fldCharType="end"/>
      </w:r>
      <w:r w:rsidRPr="003476D5">
        <w:rPr>
          <w:lang w:val="en-GB"/>
        </w:rPr>
        <w:t xml:space="preserve">, “Topic summary for [105][326] RF_FR1_enh2_Demod”, Huawei, </w:t>
      </w:r>
      <w:proofErr w:type="spellStart"/>
      <w:r w:rsidRPr="003476D5">
        <w:rPr>
          <w:lang w:val="en-GB"/>
        </w:rPr>
        <w:t>HiSilicon</w:t>
      </w:r>
      <w:proofErr w:type="spellEnd"/>
      <w:r w:rsidRPr="003476D5">
        <w:rPr>
          <w:lang w:val="en-GB"/>
        </w:rPr>
        <w:t>, RAN WG4 #105, Toulouse, Nov. 2022</w:t>
      </w:r>
      <w:bookmarkEnd w:id="19"/>
    </w:p>
    <w:p w14:paraId="538E7325" w14:textId="77777777" w:rsidR="00D75581" w:rsidRDefault="00D75581" w:rsidP="00D75581">
      <w:pPr>
        <w:pStyle w:val="ListParagraph"/>
        <w:numPr>
          <w:ilvl w:val="0"/>
          <w:numId w:val="21"/>
        </w:numPr>
        <w:ind w:right="-22"/>
      </w:pPr>
      <w:bookmarkStart w:id="21" w:name="_Ref133928426"/>
      <w:bookmarkEnd w:id="20"/>
      <w:r w:rsidRPr="000C75AE">
        <w:t>R4-2305888</w:t>
      </w:r>
      <w:r w:rsidRPr="00283B53">
        <w:t xml:space="preserve">, “WF for 8Rx UE performance requirements”, Huawei, </w:t>
      </w:r>
      <w:proofErr w:type="spellStart"/>
      <w:r w:rsidRPr="00283B53">
        <w:t>HiSilicon</w:t>
      </w:r>
      <w:proofErr w:type="spellEnd"/>
      <w:r w:rsidRPr="00283B53">
        <w:t>, RAN WG4 #106</w:t>
      </w:r>
      <w:r>
        <w:t>-bis-e</w:t>
      </w:r>
      <w:r w:rsidRPr="00283B53">
        <w:t xml:space="preserve">, </w:t>
      </w:r>
      <w:r w:rsidRPr="000C75AE">
        <w:t>Online, April 17 – April 26, 2023</w:t>
      </w:r>
      <w:bookmarkEnd w:id="21"/>
    </w:p>
    <w:p w14:paraId="342881F0" w14:textId="730B2FF8" w:rsidR="00567E55" w:rsidRDefault="00D54911" w:rsidP="00D54911">
      <w:pPr>
        <w:pStyle w:val="ListParagraph"/>
        <w:numPr>
          <w:ilvl w:val="0"/>
          <w:numId w:val="21"/>
        </w:numPr>
        <w:ind w:right="-22"/>
      </w:pPr>
      <w:bookmarkStart w:id="22" w:name="_Ref141711832"/>
      <w:r w:rsidRPr="00AC75E0">
        <w:lastRenderedPageBreak/>
        <w:t>R4-230</w:t>
      </w:r>
      <w:r>
        <w:t>9806</w:t>
      </w:r>
      <w:r w:rsidRPr="00AC75E0">
        <w:t xml:space="preserve">, “WF for 8Rx UE performance requirements”, Huawei, </w:t>
      </w:r>
      <w:proofErr w:type="spellStart"/>
      <w:r w:rsidRPr="00AC75E0">
        <w:t>HiSilicon</w:t>
      </w:r>
      <w:proofErr w:type="spellEnd"/>
      <w:r w:rsidRPr="00AC75E0">
        <w:t>, RAN WG4 #10</w:t>
      </w:r>
      <w:r>
        <w:t>7</w:t>
      </w:r>
      <w:r w:rsidRPr="00AC75E0">
        <w:t xml:space="preserve">, </w:t>
      </w:r>
      <w:r>
        <w:t>Incheon</w:t>
      </w:r>
      <w:r w:rsidRPr="00AC75E0">
        <w:t xml:space="preserve">, </w:t>
      </w:r>
      <w:r>
        <w:t>Korea</w:t>
      </w:r>
      <w:r w:rsidRPr="00AC75E0">
        <w:t xml:space="preserve">, </w:t>
      </w:r>
      <w:r w:rsidRPr="00D41042">
        <w:t>22 – 26 May 2023</w:t>
      </w:r>
      <w:bookmarkEnd w:id="22"/>
    </w:p>
    <w:p w14:paraId="722B2EE4" w14:textId="77777777" w:rsidR="00C770AD" w:rsidRPr="00E0494E" w:rsidRDefault="00C770AD" w:rsidP="00C770AD">
      <w:pPr>
        <w:pStyle w:val="ListParagraph"/>
        <w:numPr>
          <w:ilvl w:val="0"/>
          <w:numId w:val="21"/>
        </w:numPr>
        <w:ind w:right="-22"/>
      </w:pPr>
      <w:bookmarkStart w:id="23" w:name="_Ref145059179"/>
      <w:r w:rsidRPr="00E0494E">
        <w:t>R4-</w:t>
      </w:r>
      <w:r w:rsidRPr="00FB74CB">
        <w:t>2313877</w:t>
      </w:r>
      <w:r w:rsidRPr="00E0494E">
        <w:t xml:space="preserve">, “WF for 8Rx UE performance requirements”, Huawei, </w:t>
      </w:r>
      <w:proofErr w:type="spellStart"/>
      <w:r w:rsidRPr="00E0494E">
        <w:t>HiSilicon</w:t>
      </w:r>
      <w:proofErr w:type="spellEnd"/>
      <w:r w:rsidRPr="00E0494E">
        <w:t>, RAN WG4 #10</w:t>
      </w:r>
      <w:r>
        <w:t>8</w:t>
      </w:r>
      <w:r w:rsidRPr="00E0494E">
        <w:t xml:space="preserve">, </w:t>
      </w:r>
      <w:proofErr w:type="gramStart"/>
      <w:r>
        <w:t>Toulouse</w:t>
      </w:r>
      <w:bookmarkEnd w:id="23"/>
      <w:proofErr w:type="gramEnd"/>
    </w:p>
    <w:p w14:paraId="05A251F8" w14:textId="77777777" w:rsidR="00216B64" w:rsidRDefault="00216B64" w:rsidP="00216B64">
      <w:pPr>
        <w:pStyle w:val="ListParagraph"/>
        <w:numPr>
          <w:ilvl w:val="0"/>
          <w:numId w:val="21"/>
        </w:numPr>
        <w:ind w:right="-22"/>
        <w:jc w:val="both"/>
      </w:pPr>
      <w:bookmarkStart w:id="24" w:name="_Ref149591646"/>
      <w:r>
        <w:t>R4-2316914, “WF for 8Rx and 4Tx UE performance requirements”, RAN4#108-bis, Xiamen, October 2023</w:t>
      </w:r>
      <w:bookmarkEnd w:id="24"/>
    </w:p>
    <w:p w14:paraId="4B9557DB" w14:textId="4BC68454" w:rsidR="00F31D80" w:rsidRDefault="00F31D80" w:rsidP="00F31D80">
      <w:pPr>
        <w:pStyle w:val="ListParagraph"/>
        <w:numPr>
          <w:ilvl w:val="0"/>
          <w:numId w:val="21"/>
        </w:numPr>
        <w:ind w:right="-22"/>
        <w:jc w:val="both"/>
      </w:pPr>
      <w:bookmarkStart w:id="25" w:name="_Ref155366495"/>
      <w:r>
        <w:t>R4-23</w:t>
      </w:r>
      <w:r w:rsidR="006D66F7">
        <w:t>21199</w:t>
      </w:r>
      <w:r>
        <w:t>, “WF for 8Rx UE performance requirements”, RAN4#109, Chicago, November 2023</w:t>
      </w:r>
      <w:bookmarkEnd w:id="25"/>
    </w:p>
    <w:p w14:paraId="70FB48DA" w14:textId="5EAB7698" w:rsidR="00D545D0" w:rsidRPr="00037DB0" w:rsidRDefault="00D545D0" w:rsidP="00216B64">
      <w:pPr>
        <w:pStyle w:val="ListParagraph"/>
        <w:numPr>
          <w:ilvl w:val="0"/>
          <w:numId w:val="21"/>
        </w:numPr>
        <w:ind w:right="-22"/>
        <w:jc w:val="both"/>
      </w:pPr>
      <w:bookmarkStart w:id="26" w:name="_Ref149745386"/>
      <w:r>
        <w:t>TS 38.101-4, “</w:t>
      </w:r>
      <w:r w:rsidR="007F61BA">
        <w:t>User Equipment (UE) radio transmission and reception; Part 4: Performance requirements’ v18.1.0</w:t>
      </w:r>
      <w:r w:rsidR="00F212D4">
        <w:t>, October 2023</w:t>
      </w:r>
      <w:bookmarkEnd w:id="26"/>
    </w:p>
    <w:p w14:paraId="2F3B0101" w14:textId="77777777" w:rsidR="00216B64" w:rsidRPr="00F046F8" w:rsidRDefault="00216B64" w:rsidP="00216B64">
      <w:pPr>
        <w:pStyle w:val="ListParagraph"/>
        <w:ind w:right="-22"/>
      </w:pPr>
    </w:p>
    <w:sectPr w:rsidR="00216B64" w:rsidRPr="00F046F8" w:rsidSect="002925DC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9756C1" w14:textId="77777777" w:rsidR="002925DC" w:rsidRDefault="002925DC" w:rsidP="00001C9B">
      <w:pPr>
        <w:spacing w:after="0" w:line="240" w:lineRule="auto"/>
      </w:pPr>
      <w:r>
        <w:separator/>
      </w:r>
    </w:p>
  </w:endnote>
  <w:endnote w:type="continuationSeparator" w:id="0">
    <w:p w14:paraId="7F90A8F5" w14:textId="77777777" w:rsidR="002925DC" w:rsidRDefault="002925DC" w:rsidP="00001C9B">
      <w:pPr>
        <w:spacing w:after="0" w:line="240" w:lineRule="auto"/>
      </w:pPr>
      <w:r>
        <w:continuationSeparator/>
      </w:r>
    </w:p>
  </w:endnote>
  <w:endnote w:type="continuationNotice" w:id="1">
    <w:p w14:paraId="29D606D5" w14:textId="77777777" w:rsidR="002925DC" w:rsidRDefault="002925D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CCAEA2" w14:textId="77777777" w:rsidR="002925DC" w:rsidRDefault="002925DC" w:rsidP="00001C9B">
      <w:pPr>
        <w:spacing w:after="0" w:line="240" w:lineRule="auto"/>
      </w:pPr>
      <w:r>
        <w:separator/>
      </w:r>
    </w:p>
  </w:footnote>
  <w:footnote w:type="continuationSeparator" w:id="0">
    <w:p w14:paraId="4BBD41F1" w14:textId="77777777" w:rsidR="002925DC" w:rsidRDefault="002925DC" w:rsidP="00001C9B">
      <w:pPr>
        <w:spacing w:after="0" w:line="240" w:lineRule="auto"/>
      </w:pPr>
      <w:r>
        <w:continuationSeparator/>
      </w:r>
    </w:p>
  </w:footnote>
  <w:footnote w:type="continuationNotice" w:id="1">
    <w:p w14:paraId="7315B01D" w14:textId="77777777" w:rsidR="002925DC" w:rsidRDefault="002925D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1A6D14"/>
    <w:multiLevelType w:val="hybridMultilevel"/>
    <w:tmpl w:val="DC2ADB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D418BA"/>
    <w:multiLevelType w:val="hybridMultilevel"/>
    <w:tmpl w:val="8930831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C134A214"/>
    <w:lvl w:ilvl="0" w:tplc="44144188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71D6D5F"/>
    <w:multiLevelType w:val="hybridMultilevel"/>
    <w:tmpl w:val="452C17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6E3167"/>
    <w:multiLevelType w:val="hybridMultilevel"/>
    <w:tmpl w:val="E2EC09E0"/>
    <w:lvl w:ilvl="0" w:tplc="14DA2CE8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801F73"/>
    <w:multiLevelType w:val="hybridMultilevel"/>
    <w:tmpl w:val="6EFE76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BC1D89"/>
    <w:multiLevelType w:val="hybridMultilevel"/>
    <w:tmpl w:val="6FE648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5C217B"/>
    <w:multiLevelType w:val="multilevel"/>
    <w:tmpl w:val="D53AB0B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7044708"/>
    <w:multiLevelType w:val="hybridMultilevel"/>
    <w:tmpl w:val="372AA0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63825E2"/>
    <w:multiLevelType w:val="hybridMultilevel"/>
    <w:tmpl w:val="EFFC31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03452"/>
    <w:multiLevelType w:val="hybridMultilevel"/>
    <w:tmpl w:val="E4789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741632"/>
    <w:multiLevelType w:val="hybridMultilevel"/>
    <w:tmpl w:val="1702E5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BAE68D0">
      <w:start w:val="1"/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368407638">
    <w:abstractNumId w:val="1"/>
  </w:num>
  <w:num w:numId="2" w16cid:durableId="567230817">
    <w:abstractNumId w:val="6"/>
  </w:num>
  <w:num w:numId="3" w16cid:durableId="649404582">
    <w:abstractNumId w:val="13"/>
  </w:num>
  <w:num w:numId="4" w16cid:durableId="1305352690">
    <w:abstractNumId w:val="5"/>
  </w:num>
  <w:num w:numId="5" w16cid:durableId="774594943">
    <w:abstractNumId w:val="20"/>
  </w:num>
  <w:num w:numId="6" w16cid:durableId="1418870488">
    <w:abstractNumId w:val="10"/>
  </w:num>
  <w:num w:numId="7" w16cid:durableId="650332022">
    <w:abstractNumId w:val="12"/>
  </w:num>
  <w:num w:numId="8" w16cid:durableId="347489173">
    <w:abstractNumId w:val="12"/>
    <w:lvlOverride w:ilvl="0">
      <w:startOverride w:val="1"/>
    </w:lvlOverride>
  </w:num>
  <w:num w:numId="9" w16cid:durableId="678893681">
    <w:abstractNumId w:val="12"/>
    <w:lvlOverride w:ilvl="0">
      <w:startOverride w:val="1"/>
    </w:lvlOverride>
  </w:num>
  <w:num w:numId="10" w16cid:durableId="1761020890">
    <w:abstractNumId w:val="12"/>
    <w:lvlOverride w:ilvl="0">
      <w:startOverride w:val="1"/>
    </w:lvlOverride>
  </w:num>
  <w:num w:numId="11" w16cid:durableId="575824032">
    <w:abstractNumId w:val="10"/>
    <w:lvlOverride w:ilvl="0">
      <w:startOverride w:val="1"/>
    </w:lvlOverride>
  </w:num>
  <w:num w:numId="12" w16cid:durableId="2084525420">
    <w:abstractNumId w:val="12"/>
    <w:lvlOverride w:ilvl="0">
      <w:startOverride w:val="1"/>
    </w:lvlOverride>
  </w:num>
  <w:num w:numId="13" w16cid:durableId="485978687">
    <w:abstractNumId w:val="10"/>
    <w:lvlOverride w:ilvl="0">
      <w:startOverride w:val="1"/>
    </w:lvlOverride>
  </w:num>
  <w:num w:numId="14" w16cid:durableId="1768310159">
    <w:abstractNumId w:val="12"/>
    <w:lvlOverride w:ilvl="0">
      <w:startOverride w:val="1"/>
    </w:lvlOverride>
  </w:num>
  <w:num w:numId="15" w16cid:durableId="1445803274">
    <w:abstractNumId w:val="23"/>
  </w:num>
  <w:num w:numId="16" w16cid:durableId="894661207">
    <w:abstractNumId w:val="3"/>
  </w:num>
  <w:num w:numId="17" w16cid:durableId="738477580">
    <w:abstractNumId w:val="18"/>
  </w:num>
  <w:num w:numId="18" w16cid:durableId="1024013230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4783794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8719534">
    <w:abstractNumId w:val="9"/>
  </w:num>
  <w:num w:numId="21" w16cid:durableId="1752198264">
    <w:abstractNumId w:val="15"/>
  </w:num>
  <w:num w:numId="22" w16cid:durableId="191652695">
    <w:abstractNumId w:val="10"/>
    <w:lvlOverride w:ilvl="0">
      <w:startOverride w:val="1"/>
    </w:lvlOverride>
  </w:num>
  <w:num w:numId="23" w16cid:durableId="599679517">
    <w:abstractNumId w:val="12"/>
    <w:lvlOverride w:ilvl="0">
      <w:startOverride w:val="1"/>
    </w:lvlOverride>
  </w:num>
  <w:num w:numId="24" w16cid:durableId="633104044">
    <w:abstractNumId w:val="2"/>
  </w:num>
  <w:num w:numId="25" w16cid:durableId="1347904696">
    <w:abstractNumId w:val="0"/>
  </w:num>
  <w:num w:numId="26" w16cid:durableId="454253748">
    <w:abstractNumId w:val="0"/>
    <w:lvlOverride w:ilvl="0">
      <w:startOverride w:val="1"/>
    </w:lvlOverride>
  </w:num>
  <w:num w:numId="27" w16cid:durableId="1898861378">
    <w:abstractNumId w:val="24"/>
  </w:num>
  <w:num w:numId="28" w16cid:durableId="1583023416">
    <w:abstractNumId w:val="22"/>
  </w:num>
  <w:num w:numId="29" w16cid:durableId="7029261">
    <w:abstractNumId w:val="7"/>
  </w:num>
  <w:num w:numId="30" w16cid:durableId="1914968406">
    <w:abstractNumId w:val="18"/>
  </w:num>
  <w:num w:numId="31" w16cid:durableId="829446643">
    <w:abstractNumId w:val="14"/>
  </w:num>
  <w:num w:numId="32" w16cid:durableId="469828137">
    <w:abstractNumId w:val="4"/>
  </w:num>
  <w:num w:numId="33" w16cid:durableId="1549683878">
    <w:abstractNumId w:val="25"/>
  </w:num>
  <w:num w:numId="34" w16cid:durableId="1572036949">
    <w:abstractNumId w:val="17"/>
  </w:num>
  <w:num w:numId="35" w16cid:durableId="441077449">
    <w:abstractNumId w:val="18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6" w16cid:durableId="1342780855">
    <w:abstractNumId w:val="19"/>
  </w:num>
  <w:num w:numId="37" w16cid:durableId="605357511">
    <w:abstractNumId w:val="16"/>
  </w:num>
  <w:num w:numId="38" w16cid:durableId="1108159531">
    <w:abstractNumId w:val="8"/>
  </w:num>
  <w:num w:numId="39" w16cid:durableId="169948354">
    <w:abstractNumId w:val="11"/>
  </w:num>
  <w:num w:numId="40" w16cid:durableId="8832960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2C2FFF"/>
    <w:rsid w:val="000002B1"/>
    <w:rsid w:val="000015EC"/>
    <w:rsid w:val="0000196A"/>
    <w:rsid w:val="00001C9B"/>
    <w:rsid w:val="00002DAB"/>
    <w:rsid w:val="00003227"/>
    <w:rsid w:val="00003253"/>
    <w:rsid w:val="00003BCA"/>
    <w:rsid w:val="000040DC"/>
    <w:rsid w:val="000065D5"/>
    <w:rsid w:val="00007295"/>
    <w:rsid w:val="00007474"/>
    <w:rsid w:val="00007763"/>
    <w:rsid w:val="00011E8F"/>
    <w:rsid w:val="000121A1"/>
    <w:rsid w:val="000134CA"/>
    <w:rsid w:val="00014673"/>
    <w:rsid w:val="000151EF"/>
    <w:rsid w:val="00015E11"/>
    <w:rsid w:val="00015F31"/>
    <w:rsid w:val="00016132"/>
    <w:rsid w:val="00017F2C"/>
    <w:rsid w:val="00020120"/>
    <w:rsid w:val="00021448"/>
    <w:rsid w:val="0002243D"/>
    <w:rsid w:val="000236B7"/>
    <w:rsid w:val="000239F5"/>
    <w:rsid w:val="00023CA2"/>
    <w:rsid w:val="00023D28"/>
    <w:rsid w:val="000270DF"/>
    <w:rsid w:val="00027150"/>
    <w:rsid w:val="00030058"/>
    <w:rsid w:val="00030272"/>
    <w:rsid w:val="00030444"/>
    <w:rsid w:val="00033F0C"/>
    <w:rsid w:val="00034BF2"/>
    <w:rsid w:val="00036073"/>
    <w:rsid w:val="000378FC"/>
    <w:rsid w:val="0004044B"/>
    <w:rsid w:val="0004073E"/>
    <w:rsid w:val="00043814"/>
    <w:rsid w:val="000440C4"/>
    <w:rsid w:val="00044F02"/>
    <w:rsid w:val="000470C2"/>
    <w:rsid w:val="000476FB"/>
    <w:rsid w:val="000477CF"/>
    <w:rsid w:val="00052AEB"/>
    <w:rsid w:val="00053722"/>
    <w:rsid w:val="000539B2"/>
    <w:rsid w:val="00054B82"/>
    <w:rsid w:val="0005519D"/>
    <w:rsid w:val="00055AFA"/>
    <w:rsid w:val="000570BE"/>
    <w:rsid w:val="00057D0C"/>
    <w:rsid w:val="000604F1"/>
    <w:rsid w:val="00065D7B"/>
    <w:rsid w:val="000707BD"/>
    <w:rsid w:val="00071FC3"/>
    <w:rsid w:val="0007428A"/>
    <w:rsid w:val="000763B3"/>
    <w:rsid w:val="00077772"/>
    <w:rsid w:val="0008008F"/>
    <w:rsid w:val="00080A12"/>
    <w:rsid w:val="000811A3"/>
    <w:rsid w:val="00081D0F"/>
    <w:rsid w:val="00084413"/>
    <w:rsid w:val="0008444C"/>
    <w:rsid w:val="00085043"/>
    <w:rsid w:val="0008612A"/>
    <w:rsid w:val="00086211"/>
    <w:rsid w:val="00086265"/>
    <w:rsid w:val="000867F0"/>
    <w:rsid w:val="0008719E"/>
    <w:rsid w:val="00087396"/>
    <w:rsid w:val="00090E18"/>
    <w:rsid w:val="00090F1D"/>
    <w:rsid w:val="00091562"/>
    <w:rsid w:val="0009232B"/>
    <w:rsid w:val="000927F8"/>
    <w:rsid w:val="0009448E"/>
    <w:rsid w:val="000946CF"/>
    <w:rsid w:val="000954E9"/>
    <w:rsid w:val="000954EA"/>
    <w:rsid w:val="00095CC4"/>
    <w:rsid w:val="000A0973"/>
    <w:rsid w:val="000A10BC"/>
    <w:rsid w:val="000A1584"/>
    <w:rsid w:val="000A28DC"/>
    <w:rsid w:val="000A2C71"/>
    <w:rsid w:val="000A35B1"/>
    <w:rsid w:val="000A37E4"/>
    <w:rsid w:val="000A39E1"/>
    <w:rsid w:val="000A4467"/>
    <w:rsid w:val="000A45FB"/>
    <w:rsid w:val="000B0056"/>
    <w:rsid w:val="000B11F2"/>
    <w:rsid w:val="000B2F7E"/>
    <w:rsid w:val="000B314E"/>
    <w:rsid w:val="000B5BC4"/>
    <w:rsid w:val="000B5C9D"/>
    <w:rsid w:val="000B62DF"/>
    <w:rsid w:val="000B7832"/>
    <w:rsid w:val="000B7A56"/>
    <w:rsid w:val="000C0DEB"/>
    <w:rsid w:val="000C2B79"/>
    <w:rsid w:val="000C39A9"/>
    <w:rsid w:val="000C3C7B"/>
    <w:rsid w:val="000C3F88"/>
    <w:rsid w:val="000C458D"/>
    <w:rsid w:val="000C4F6E"/>
    <w:rsid w:val="000C5336"/>
    <w:rsid w:val="000C6306"/>
    <w:rsid w:val="000C771C"/>
    <w:rsid w:val="000D01C4"/>
    <w:rsid w:val="000D0F93"/>
    <w:rsid w:val="000D1947"/>
    <w:rsid w:val="000D2151"/>
    <w:rsid w:val="000D2811"/>
    <w:rsid w:val="000D2BF4"/>
    <w:rsid w:val="000D4085"/>
    <w:rsid w:val="000D4986"/>
    <w:rsid w:val="000D529A"/>
    <w:rsid w:val="000D6EA2"/>
    <w:rsid w:val="000E0A76"/>
    <w:rsid w:val="000E0C01"/>
    <w:rsid w:val="000E1BF3"/>
    <w:rsid w:val="000E33B8"/>
    <w:rsid w:val="000E401D"/>
    <w:rsid w:val="000E438F"/>
    <w:rsid w:val="000E4743"/>
    <w:rsid w:val="000E50A7"/>
    <w:rsid w:val="000E516E"/>
    <w:rsid w:val="000E54DA"/>
    <w:rsid w:val="000E560C"/>
    <w:rsid w:val="000E5A78"/>
    <w:rsid w:val="000E5EBA"/>
    <w:rsid w:val="000E6697"/>
    <w:rsid w:val="000E6F13"/>
    <w:rsid w:val="000E6F79"/>
    <w:rsid w:val="000F24D1"/>
    <w:rsid w:val="000F31D0"/>
    <w:rsid w:val="000F40DF"/>
    <w:rsid w:val="000F48BA"/>
    <w:rsid w:val="000F76A9"/>
    <w:rsid w:val="00102C9C"/>
    <w:rsid w:val="00103DBF"/>
    <w:rsid w:val="00105091"/>
    <w:rsid w:val="00106416"/>
    <w:rsid w:val="00110481"/>
    <w:rsid w:val="00110EB2"/>
    <w:rsid w:val="001110DA"/>
    <w:rsid w:val="001111F5"/>
    <w:rsid w:val="00111794"/>
    <w:rsid w:val="0011189B"/>
    <w:rsid w:val="001127C9"/>
    <w:rsid w:val="00112C65"/>
    <w:rsid w:val="00114875"/>
    <w:rsid w:val="001153D2"/>
    <w:rsid w:val="00115B88"/>
    <w:rsid w:val="00116C6C"/>
    <w:rsid w:val="00117454"/>
    <w:rsid w:val="001174AF"/>
    <w:rsid w:val="00117591"/>
    <w:rsid w:val="0012173D"/>
    <w:rsid w:val="00123A2A"/>
    <w:rsid w:val="00123FD9"/>
    <w:rsid w:val="00124914"/>
    <w:rsid w:val="0012692C"/>
    <w:rsid w:val="00130DBB"/>
    <w:rsid w:val="00130FA6"/>
    <w:rsid w:val="001314D4"/>
    <w:rsid w:val="00131B06"/>
    <w:rsid w:val="00132F6A"/>
    <w:rsid w:val="001332B7"/>
    <w:rsid w:val="00133913"/>
    <w:rsid w:val="00133D47"/>
    <w:rsid w:val="001355F3"/>
    <w:rsid w:val="001358B2"/>
    <w:rsid w:val="00136323"/>
    <w:rsid w:val="00137298"/>
    <w:rsid w:val="00137F27"/>
    <w:rsid w:val="00140221"/>
    <w:rsid w:val="001419B5"/>
    <w:rsid w:val="00142B06"/>
    <w:rsid w:val="0014610A"/>
    <w:rsid w:val="00147C68"/>
    <w:rsid w:val="00147F77"/>
    <w:rsid w:val="00150C40"/>
    <w:rsid w:val="00150DB4"/>
    <w:rsid w:val="00152A7F"/>
    <w:rsid w:val="001537D1"/>
    <w:rsid w:val="00155E91"/>
    <w:rsid w:val="0015685D"/>
    <w:rsid w:val="00157BC9"/>
    <w:rsid w:val="0016022A"/>
    <w:rsid w:val="00160D58"/>
    <w:rsid w:val="00161D7C"/>
    <w:rsid w:val="00162131"/>
    <w:rsid w:val="00162292"/>
    <w:rsid w:val="001642FC"/>
    <w:rsid w:val="0016496B"/>
    <w:rsid w:val="001650D1"/>
    <w:rsid w:val="0016602E"/>
    <w:rsid w:val="001660DE"/>
    <w:rsid w:val="00166A10"/>
    <w:rsid w:val="0016790F"/>
    <w:rsid w:val="00167B24"/>
    <w:rsid w:val="00172C3A"/>
    <w:rsid w:val="00174268"/>
    <w:rsid w:val="001743E2"/>
    <w:rsid w:val="001745F8"/>
    <w:rsid w:val="00174634"/>
    <w:rsid w:val="00174974"/>
    <w:rsid w:val="00176BDD"/>
    <w:rsid w:val="00177119"/>
    <w:rsid w:val="001804A4"/>
    <w:rsid w:val="00181626"/>
    <w:rsid w:val="001838CF"/>
    <w:rsid w:val="00184DEA"/>
    <w:rsid w:val="001852C9"/>
    <w:rsid w:val="001858F3"/>
    <w:rsid w:val="00185E1A"/>
    <w:rsid w:val="001868EE"/>
    <w:rsid w:val="001879B6"/>
    <w:rsid w:val="001919E5"/>
    <w:rsid w:val="0019501D"/>
    <w:rsid w:val="001950E2"/>
    <w:rsid w:val="0019580C"/>
    <w:rsid w:val="0019657B"/>
    <w:rsid w:val="0019696D"/>
    <w:rsid w:val="00197254"/>
    <w:rsid w:val="001A0123"/>
    <w:rsid w:val="001A03C9"/>
    <w:rsid w:val="001A0D04"/>
    <w:rsid w:val="001A2EC8"/>
    <w:rsid w:val="001A3882"/>
    <w:rsid w:val="001A38C7"/>
    <w:rsid w:val="001A3BA4"/>
    <w:rsid w:val="001A4FAF"/>
    <w:rsid w:val="001A5B1C"/>
    <w:rsid w:val="001A670E"/>
    <w:rsid w:val="001A6D1F"/>
    <w:rsid w:val="001A6E3A"/>
    <w:rsid w:val="001B21DB"/>
    <w:rsid w:val="001B21E5"/>
    <w:rsid w:val="001B243F"/>
    <w:rsid w:val="001B2A11"/>
    <w:rsid w:val="001B3959"/>
    <w:rsid w:val="001B72C9"/>
    <w:rsid w:val="001C177D"/>
    <w:rsid w:val="001C2A7C"/>
    <w:rsid w:val="001C3D85"/>
    <w:rsid w:val="001C4127"/>
    <w:rsid w:val="001C4AF4"/>
    <w:rsid w:val="001C4EE4"/>
    <w:rsid w:val="001C58AA"/>
    <w:rsid w:val="001C591A"/>
    <w:rsid w:val="001C7423"/>
    <w:rsid w:val="001C77D9"/>
    <w:rsid w:val="001D1502"/>
    <w:rsid w:val="001D253B"/>
    <w:rsid w:val="001D2A79"/>
    <w:rsid w:val="001D3EDE"/>
    <w:rsid w:val="001D4A05"/>
    <w:rsid w:val="001D5326"/>
    <w:rsid w:val="001E30F6"/>
    <w:rsid w:val="001E47FE"/>
    <w:rsid w:val="001E5AA6"/>
    <w:rsid w:val="001E5F44"/>
    <w:rsid w:val="001E74EB"/>
    <w:rsid w:val="001F17DC"/>
    <w:rsid w:val="001F3A55"/>
    <w:rsid w:val="001F3B49"/>
    <w:rsid w:val="001F6EB1"/>
    <w:rsid w:val="001F7257"/>
    <w:rsid w:val="002021BC"/>
    <w:rsid w:val="002064A7"/>
    <w:rsid w:val="002076CC"/>
    <w:rsid w:val="00210BE1"/>
    <w:rsid w:val="00210DD1"/>
    <w:rsid w:val="00211271"/>
    <w:rsid w:val="0021181C"/>
    <w:rsid w:val="0021191E"/>
    <w:rsid w:val="0021434F"/>
    <w:rsid w:val="002143A0"/>
    <w:rsid w:val="0021467A"/>
    <w:rsid w:val="00214992"/>
    <w:rsid w:val="00215024"/>
    <w:rsid w:val="00216B64"/>
    <w:rsid w:val="00217EE5"/>
    <w:rsid w:val="00221515"/>
    <w:rsid w:val="00224D0D"/>
    <w:rsid w:val="00225580"/>
    <w:rsid w:val="0022596F"/>
    <w:rsid w:val="00226EC4"/>
    <w:rsid w:val="00227B23"/>
    <w:rsid w:val="00227E22"/>
    <w:rsid w:val="0023010F"/>
    <w:rsid w:val="002301D7"/>
    <w:rsid w:val="002303A0"/>
    <w:rsid w:val="00231A9E"/>
    <w:rsid w:val="00232D2E"/>
    <w:rsid w:val="00232E62"/>
    <w:rsid w:val="00234278"/>
    <w:rsid w:val="00234B27"/>
    <w:rsid w:val="002358C8"/>
    <w:rsid w:val="00235F5C"/>
    <w:rsid w:val="00237644"/>
    <w:rsid w:val="00237988"/>
    <w:rsid w:val="00237DDE"/>
    <w:rsid w:val="00242727"/>
    <w:rsid w:val="00242849"/>
    <w:rsid w:val="00243943"/>
    <w:rsid w:val="00244701"/>
    <w:rsid w:val="00244945"/>
    <w:rsid w:val="00245CD6"/>
    <w:rsid w:val="00245F1F"/>
    <w:rsid w:val="002466BA"/>
    <w:rsid w:val="00246B85"/>
    <w:rsid w:val="00246EF1"/>
    <w:rsid w:val="00247668"/>
    <w:rsid w:val="0024784C"/>
    <w:rsid w:val="002507D2"/>
    <w:rsid w:val="00251DC7"/>
    <w:rsid w:val="00251F38"/>
    <w:rsid w:val="002527FD"/>
    <w:rsid w:val="00252801"/>
    <w:rsid w:val="002548CF"/>
    <w:rsid w:val="00254930"/>
    <w:rsid w:val="00254A4C"/>
    <w:rsid w:val="002572A9"/>
    <w:rsid w:val="00257FA3"/>
    <w:rsid w:val="002603E7"/>
    <w:rsid w:val="002615A3"/>
    <w:rsid w:val="00264575"/>
    <w:rsid w:val="00264745"/>
    <w:rsid w:val="00264CE1"/>
    <w:rsid w:val="00265C89"/>
    <w:rsid w:val="0026799B"/>
    <w:rsid w:val="00267C9E"/>
    <w:rsid w:val="00272D64"/>
    <w:rsid w:val="002740FF"/>
    <w:rsid w:val="00275246"/>
    <w:rsid w:val="00275746"/>
    <w:rsid w:val="0027773D"/>
    <w:rsid w:val="00277B56"/>
    <w:rsid w:val="00281260"/>
    <w:rsid w:val="00281A40"/>
    <w:rsid w:val="0028206A"/>
    <w:rsid w:val="00284B99"/>
    <w:rsid w:val="002851BF"/>
    <w:rsid w:val="00285A89"/>
    <w:rsid w:val="002872AC"/>
    <w:rsid w:val="002910A0"/>
    <w:rsid w:val="00291501"/>
    <w:rsid w:val="002925DC"/>
    <w:rsid w:val="002933AC"/>
    <w:rsid w:val="002945E2"/>
    <w:rsid w:val="00295758"/>
    <w:rsid w:val="00295CB9"/>
    <w:rsid w:val="0029608C"/>
    <w:rsid w:val="002969F6"/>
    <w:rsid w:val="002A118D"/>
    <w:rsid w:val="002A19F5"/>
    <w:rsid w:val="002A1B01"/>
    <w:rsid w:val="002A308A"/>
    <w:rsid w:val="002A3CBE"/>
    <w:rsid w:val="002A4FA3"/>
    <w:rsid w:val="002A50CF"/>
    <w:rsid w:val="002A57BF"/>
    <w:rsid w:val="002A5923"/>
    <w:rsid w:val="002A6C4A"/>
    <w:rsid w:val="002A72C6"/>
    <w:rsid w:val="002B0E49"/>
    <w:rsid w:val="002B1046"/>
    <w:rsid w:val="002B1721"/>
    <w:rsid w:val="002B2606"/>
    <w:rsid w:val="002B2AF6"/>
    <w:rsid w:val="002B39FC"/>
    <w:rsid w:val="002B3E0A"/>
    <w:rsid w:val="002B43F0"/>
    <w:rsid w:val="002B4574"/>
    <w:rsid w:val="002B4922"/>
    <w:rsid w:val="002B4AA1"/>
    <w:rsid w:val="002B55A7"/>
    <w:rsid w:val="002B5BB7"/>
    <w:rsid w:val="002B6DAF"/>
    <w:rsid w:val="002C0010"/>
    <w:rsid w:val="002C00F6"/>
    <w:rsid w:val="002C13F0"/>
    <w:rsid w:val="002C22C3"/>
    <w:rsid w:val="002C2B4F"/>
    <w:rsid w:val="002C2D19"/>
    <w:rsid w:val="002C2D6B"/>
    <w:rsid w:val="002C2F35"/>
    <w:rsid w:val="002C2FFF"/>
    <w:rsid w:val="002C33E3"/>
    <w:rsid w:val="002C4D6D"/>
    <w:rsid w:val="002C5075"/>
    <w:rsid w:val="002C7EFD"/>
    <w:rsid w:val="002D10FA"/>
    <w:rsid w:val="002D15E6"/>
    <w:rsid w:val="002D2A1B"/>
    <w:rsid w:val="002D4C55"/>
    <w:rsid w:val="002D5A5F"/>
    <w:rsid w:val="002D6F90"/>
    <w:rsid w:val="002D7842"/>
    <w:rsid w:val="002D7F1C"/>
    <w:rsid w:val="002E13C2"/>
    <w:rsid w:val="002E1F2E"/>
    <w:rsid w:val="002E201A"/>
    <w:rsid w:val="002E4298"/>
    <w:rsid w:val="002E43DB"/>
    <w:rsid w:val="002E5CE6"/>
    <w:rsid w:val="002E63CE"/>
    <w:rsid w:val="002E6DED"/>
    <w:rsid w:val="002E75F9"/>
    <w:rsid w:val="00300956"/>
    <w:rsid w:val="00305BDF"/>
    <w:rsid w:val="0030657B"/>
    <w:rsid w:val="00310D8C"/>
    <w:rsid w:val="0031150D"/>
    <w:rsid w:val="00312DCE"/>
    <w:rsid w:val="00313AA0"/>
    <w:rsid w:val="00314B1B"/>
    <w:rsid w:val="00315C1A"/>
    <w:rsid w:val="00317187"/>
    <w:rsid w:val="0032499A"/>
    <w:rsid w:val="0032541E"/>
    <w:rsid w:val="003270F4"/>
    <w:rsid w:val="00327BB9"/>
    <w:rsid w:val="003302E1"/>
    <w:rsid w:val="00332152"/>
    <w:rsid w:val="003334F4"/>
    <w:rsid w:val="003341F7"/>
    <w:rsid w:val="003342B9"/>
    <w:rsid w:val="0033455A"/>
    <w:rsid w:val="00334950"/>
    <w:rsid w:val="00334B67"/>
    <w:rsid w:val="00334FE3"/>
    <w:rsid w:val="0033588B"/>
    <w:rsid w:val="00335BBB"/>
    <w:rsid w:val="0033697D"/>
    <w:rsid w:val="00336C5B"/>
    <w:rsid w:val="00337CC6"/>
    <w:rsid w:val="003417E7"/>
    <w:rsid w:val="00341968"/>
    <w:rsid w:val="0034421A"/>
    <w:rsid w:val="00344E54"/>
    <w:rsid w:val="00345133"/>
    <w:rsid w:val="00345C1B"/>
    <w:rsid w:val="003472A0"/>
    <w:rsid w:val="003476D5"/>
    <w:rsid w:val="00347757"/>
    <w:rsid w:val="00347C96"/>
    <w:rsid w:val="00347FEC"/>
    <w:rsid w:val="003507EB"/>
    <w:rsid w:val="00351BFE"/>
    <w:rsid w:val="00352C2F"/>
    <w:rsid w:val="0035327B"/>
    <w:rsid w:val="00353BA1"/>
    <w:rsid w:val="00355386"/>
    <w:rsid w:val="00355CD2"/>
    <w:rsid w:val="00356865"/>
    <w:rsid w:val="00356F45"/>
    <w:rsid w:val="003571D8"/>
    <w:rsid w:val="003604DC"/>
    <w:rsid w:val="003607E2"/>
    <w:rsid w:val="003608D9"/>
    <w:rsid w:val="00361769"/>
    <w:rsid w:val="00361995"/>
    <w:rsid w:val="00361A1E"/>
    <w:rsid w:val="00363BFA"/>
    <w:rsid w:val="00363CEE"/>
    <w:rsid w:val="00364815"/>
    <w:rsid w:val="00366B74"/>
    <w:rsid w:val="00367472"/>
    <w:rsid w:val="003719EA"/>
    <w:rsid w:val="0037269A"/>
    <w:rsid w:val="003729EF"/>
    <w:rsid w:val="00373AEA"/>
    <w:rsid w:val="003740AA"/>
    <w:rsid w:val="00374436"/>
    <w:rsid w:val="003745B5"/>
    <w:rsid w:val="003755D4"/>
    <w:rsid w:val="00380828"/>
    <w:rsid w:val="00381C5C"/>
    <w:rsid w:val="00382257"/>
    <w:rsid w:val="00382CEE"/>
    <w:rsid w:val="00382E61"/>
    <w:rsid w:val="003835AC"/>
    <w:rsid w:val="00383AB0"/>
    <w:rsid w:val="00383B96"/>
    <w:rsid w:val="00383DAE"/>
    <w:rsid w:val="0038453B"/>
    <w:rsid w:val="0038503B"/>
    <w:rsid w:val="00386D69"/>
    <w:rsid w:val="0038794F"/>
    <w:rsid w:val="00387CD9"/>
    <w:rsid w:val="00387DEF"/>
    <w:rsid w:val="00390129"/>
    <w:rsid w:val="00392EF7"/>
    <w:rsid w:val="00392F50"/>
    <w:rsid w:val="00393075"/>
    <w:rsid w:val="0039325F"/>
    <w:rsid w:val="00393802"/>
    <w:rsid w:val="0039441A"/>
    <w:rsid w:val="003947EA"/>
    <w:rsid w:val="00395BB5"/>
    <w:rsid w:val="00395DDE"/>
    <w:rsid w:val="00397B75"/>
    <w:rsid w:val="00397C54"/>
    <w:rsid w:val="003A19B0"/>
    <w:rsid w:val="003A2682"/>
    <w:rsid w:val="003A2A37"/>
    <w:rsid w:val="003A31AA"/>
    <w:rsid w:val="003A3EA0"/>
    <w:rsid w:val="003A4A91"/>
    <w:rsid w:val="003A4AC1"/>
    <w:rsid w:val="003A509F"/>
    <w:rsid w:val="003A63BF"/>
    <w:rsid w:val="003A710A"/>
    <w:rsid w:val="003A7701"/>
    <w:rsid w:val="003A7C57"/>
    <w:rsid w:val="003B0D3C"/>
    <w:rsid w:val="003B1798"/>
    <w:rsid w:val="003B1C7B"/>
    <w:rsid w:val="003B2414"/>
    <w:rsid w:val="003B2661"/>
    <w:rsid w:val="003B2830"/>
    <w:rsid w:val="003B5A76"/>
    <w:rsid w:val="003B609D"/>
    <w:rsid w:val="003B659E"/>
    <w:rsid w:val="003B6A1C"/>
    <w:rsid w:val="003B7952"/>
    <w:rsid w:val="003B7C35"/>
    <w:rsid w:val="003C0C44"/>
    <w:rsid w:val="003C275E"/>
    <w:rsid w:val="003C2A85"/>
    <w:rsid w:val="003C4FDE"/>
    <w:rsid w:val="003C6077"/>
    <w:rsid w:val="003C65F0"/>
    <w:rsid w:val="003C6EF4"/>
    <w:rsid w:val="003D03B7"/>
    <w:rsid w:val="003D03DA"/>
    <w:rsid w:val="003D086D"/>
    <w:rsid w:val="003D1CC9"/>
    <w:rsid w:val="003D4FCD"/>
    <w:rsid w:val="003D6BBE"/>
    <w:rsid w:val="003D6C61"/>
    <w:rsid w:val="003D6F03"/>
    <w:rsid w:val="003E060B"/>
    <w:rsid w:val="003E1C6D"/>
    <w:rsid w:val="003E246C"/>
    <w:rsid w:val="003E4F1B"/>
    <w:rsid w:val="003E4F50"/>
    <w:rsid w:val="003E58DF"/>
    <w:rsid w:val="003E5FA2"/>
    <w:rsid w:val="003E6240"/>
    <w:rsid w:val="003E62A7"/>
    <w:rsid w:val="003F0C18"/>
    <w:rsid w:val="003F1B7E"/>
    <w:rsid w:val="003F29F1"/>
    <w:rsid w:val="003F2F29"/>
    <w:rsid w:val="003F35FD"/>
    <w:rsid w:val="003F3AEB"/>
    <w:rsid w:val="003F40A3"/>
    <w:rsid w:val="00400353"/>
    <w:rsid w:val="00402F37"/>
    <w:rsid w:val="00403583"/>
    <w:rsid w:val="004046D7"/>
    <w:rsid w:val="00404C4C"/>
    <w:rsid w:val="00405CD9"/>
    <w:rsid w:val="004060CD"/>
    <w:rsid w:val="004075E1"/>
    <w:rsid w:val="00410913"/>
    <w:rsid w:val="004133E0"/>
    <w:rsid w:val="0041423F"/>
    <w:rsid w:val="00414F81"/>
    <w:rsid w:val="00416785"/>
    <w:rsid w:val="00417C26"/>
    <w:rsid w:val="00417CB1"/>
    <w:rsid w:val="004222FF"/>
    <w:rsid w:val="00424329"/>
    <w:rsid w:val="00424734"/>
    <w:rsid w:val="00424D9F"/>
    <w:rsid w:val="004252E8"/>
    <w:rsid w:val="00431210"/>
    <w:rsid w:val="00432427"/>
    <w:rsid w:val="00434B3A"/>
    <w:rsid w:val="00435134"/>
    <w:rsid w:val="00435243"/>
    <w:rsid w:val="00435E7B"/>
    <w:rsid w:val="00436A0F"/>
    <w:rsid w:val="00437100"/>
    <w:rsid w:val="00437150"/>
    <w:rsid w:val="00437488"/>
    <w:rsid w:val="0043750A"/>
    <w:rsid w:val="00437593"/>
    <w:rsid w:val="004402A1"/>
    <w:rsid w:val="0044080E"/>
    <w:rsid w:val="00442DC1"/>
    <w:rsid w:val="00443551"/>
    <w:rsid w:val="00443910"/>
    <w:rsid w:val="00444892"/>
    <w:rsid w:val="00444F47"/>
    <w:rsid w:val="004474F0"/>
    <w:rsid w:val="00450638"/>
    <w:rsid w:val="004514CF"/>
    <w:rsid w:val="00452B47"/>
    <w:rsid w:val="00456AEE"/>
    <w:rsid w:val="0045727E"/>
    <w:rsid w:val="004602FF"/>
    <w:rsid w:val="004606FB"/>
    <w:rsid w:val="00460B58"/>
    <w:rsid w:val="00462D70"/>
    <w:rsid w:val="00463F66"/>
    <w:rsid w:val="0046435F"/>
    <w:rsid w:val="00464E19"/>
    <w:rsid w:val="00466275"/>
    <w:rsid w:val="00466E71"/>
    <w:rsid w:val="00472EC2"/>
    <w:rsid w:val="004732E9"/>
    <w:rsid w:val="00473FBA"/>
    <w:rsid w:val="00474083"/>
    <w:rsid w:val="00474720"/>
    <w:rsid w:val="00474889"/>
    <w:rsid w:val="00474AD9"/>
    <w:rsid w:val="0047622F"/>
    <w:rsid w:val="00480A0D"/>
    <w:rsid w:val="00481413"/>
    <w:rsid w:val="00482EB3"/>
    <w:rsid w:val="004845EC"/>
    <w:rsid w:val="004846BC"/>
    <w:rsid w:val="00484C16"/>
    <w:rsid w:val="0048541C"/>
    <w:rsid w:val="004854BB"/>
    <w:rsid w:val="004863C5"/>
    <w:rsid w:val="004908B3"/>
    <w:rsid w:val="00491A1F"/>
    <w:rsid w:val="00491E38"/>
    <w:rsid w:val="00492F89"/>
    <w:rsid w:val="00493A8A"/>
    <w:rsid w:val="00493FBA"/>
    <w:rsid w:val="00494064"/>
    <w:rsid w:val="00495C20"/>
    <w:rsid w:val="00496606"/>
    <w:rsid w:val="004973D0"/>
    <w:rsid w:val="004A0255"/>
    <w:rsid w:val="004A0B48"/>
    <w:rsid w:val="004A1639"/>
    <w:rsid w:val="004A34AC"/>
    <w:rsid w:val="004A3784"/>
    <w:rsid w:val="004A5170"/>
    <w:rsid w:val="004A5E39"/>
    <w:rsid w:val="004A7FC8"/>
    <w:rsid w:val="004B05C3"/>
    <w:rsid w:val="004B142C"/>
    <w:rsid w:val="004B27DB"/>
    <w:rsid w:val="004B2D93"/>
    <w:rsid w:val="004B3DE7"/>
    <w:rsid w:val="004B4318"/>
    <w:rsid w:val="004B52AB"/>
    <w:rsid w:val="004B6F91"/>
    <w:rsid w:val="004B7272"/>
    <w:rsid w:val="004B7772"/>
    <w:rsid w:val="004B77E5"/>
    <w:rsid w:val="004C02E4"/>
    <w:rsid w:val="004C3791"/>
    <w:rsid w:val="004C57B6"/>
    <w:rsid w:val="004C7CAC"/>
    <w:rsid w:val="004D2C53"/>
    <w:rsid w:val="004D496B"/>
    <w:rsid w:val="004D4AE9"/>
    <w:rsid w:val="004D6858"/>
    <w:rsid w:val="004D77A2"/>
    <w:rsid w:val="004D77B8"/>
    <w:rsid w:val="004D7CA2"/>
    <w:rsid w:val="004E0198"/>
    <w:rsid w:val="004E3402"/>
    <w:rsid w:val="004E4DA6"/>
    <w:rsid w:val="004E52B7"/>
    <w:rsid w:val="004E5E66"/>
    <w:rsid w:val="004E65A7"/>
    <w:rsid w:val="004E7ADB"/>
    <w:rsid w:val="004F0055"/>
    <w:rsid w:val="004F04AF"/>
    <w:rsid w:val="004F0D76"/>
    <w:rsid w:val="004F234D"/>
    <w:rsid w:val="004F3FEE"/>
    <w:rsid w:val="004F5F1A"/>
    <w:rsid w:val="004F6502"/>
    <w:rsid w:val="004F662C"/>
    <w:rsid w:val="004F667F"/>
    <w:rsid w:val="004F749C"/>
    <w:rsid w:val="004F79A6"/>
    <w:rsid w:val="00501A12"/>
    <w:rsid w:val="00501B1F"/>
    <w:rsid w:val="00502FAC"/>
    <w:rsid w:val="00503286"/>
    <w:rsid w:val="00503B4D"/>
    <w:rsid w:val="00504EE9"/>
    <w:rsid w:val="0050673D"/>
    <w:rsid w:val="005140E7"/>
    <w:rsid w:val="00514A3A"/>
    <w:rsid w:val="0051503E"/>
    <w:rsid w:val="00515286"/>
    <w:rsid w:val="005157F0"/>
    <w:rsid w:val="005168FD"/>
    <w:rsid w:val="00516F11"/>
    <w:rsid w:val="00517482"/>
    <w:rsid w:val="005179B9"/>
    <w:rsid w:val="00520711"/>
    <w:rsid w:val="005211D4"/>
    <w:rsid w:val="00521576"/>
    <w:rsid w:val="005217B3"/>
    <w:rsid w:val="00521C64"/>
    <w:rsid w:val="00522583"/>
    <w:rsid w:val="00522827"/>
    <w:rsid w:val="005229DD"/>
    <w:rsid w:val="00524641"/>
    <w:rsid w:val="005250E6"/>
    <w:rsid w:val="00525BA8"/>
    <w:rsid w:val="00526879"/>
    <w:rsid w:val="00527ABA"/>
    <w:rsid w:val="00534470"/>
    <w:rsid w:val="00534526"/>
    <w:rsid w:val="00537574"/>
    <w:rsid w:val="00537E82"/>
    <w:rsid w:val="005416AB"/>
    <w:rsid w:val="00542D23"/>
    <w:rsid w:val="0054351F"/>
    <w:rsid w:val="00543DBB"/>
    <w:rsid w:val="0054442C"/>
    <w:rsid w:val="0054681A"/>
    <w:rsid w:val="0054786E"/>
    <w:rsid w:val="00547B7B"/>
    <w:rsid w:val="00550285"/>
    <w:rsid w:val="00551727"/>
    <w:rsid w:val="00555E51"/>
    <w:rsid w:val="005561E7"/>
    <w:rsid w:val="00557789"/>
    <w:rsid w:val="00562192"/>
    <w:rsid w:val="00562492"/>
    <w:rsid w:val="00563829"/>
    <w:rsid w:val="00563934"/>
    <w:rsid w:val="0056508E"/>
    <w:rsid w:val="0056547E"/>
    <w:rsid w:val="005662F1"/>
    <w:rsid w:val="00567E55"/>
    <w:rsid w:val="00570FE6"/>
    <w:rsid w:val="00571D80"/>
    <w:rsid w:val="005720A2"/>
    <w:rsid w:val="00572A20"/>
    <w:rsid w:val="00572EFE"/>
    <w:rsid w:val="00573D74"/>
    <w:rsid w:val="00575243"/>
    <w:rsid w:val="005759AC"/>
    <w:rsid w:val="00580F88"/>
    <w:rsid w:val="00581AF6"/>
    <w:rsid w:val="0058356A"/>
    <w:rsid w:val="005836F8"/>
    <w:rsid w:val="005841D3"/>
    <w:rsid w:val="00584D90"/>
    <w:rsid w:val="00586A21"/>
    <w:rsid w:val="00586B3B"/>
    <w:rsid w:val="00590757"/>
    <w:rsid w:val="005918FA"/>
    <w:rsid w:val="005928D5"/>
    <w:rsid w:val="00592A86"/>
    <w:rsid w:val="00595307"/>
    <w:rsid w:val="00595CCB"/>
    <w:rsid w:val="005A0358"/>
    <w:rsid w:val="005A0A2E"/>
    <w:rsid w:val="005A10F8"/>
    <w:rsid w:val="005A2E1A"/>
    <w:rsid w:val="005A4931"/>
    <w:rsid w:val="005A5061"/>
    <w:rsid w:val="005A5325"/>
    <w:rsid w:val="005A58F9"/>
    <w:rsid w:val="005B0470"/>
    <w:rsid w:val="005B08C3"/>
    <w:rsid w:val="005B2F88"/>
    <w:rsid w:val="005B3E40"/>
    <w:rsid w:val="005B4801"/>
    <w:rsid w:val="005B508F"/>
    <w:rsid w:val="005B5727"/>
    <w:rsid w:val="005B5ABB"/>
    <w:rsid w:val="005B5D46"/>
    <w:rsid w:val="005B6B36"/>
    <w:rsid w:val="005B7385"/>
    <w:rsid w:val="005C0025"/>
    <w:rsid w:val="005C0812"/>
    <w:rsid w:val="005C23A4"/>
    <w:rsid w:val="005C4836"/>
    <w:rsid w:val="005C4E49"/>
    <w:rsid w:val="005C60D9"/>
    <w:rsid w:val="005C76E8"/>
    <w:rsid w:val="005D0AB8"/>
    <w:rsid w:val="005D0D3C"/>
    <w:rsid w:val="005D1CDF"/>
    <w:rsid w:val="005D2BB7"/>
    <w:rsid w:val="005D510C"/>
    <w:rsid w:val="005D59D5"/>
    <w:rsid w:val="005D6255"/>
    <w:rsid w:val="005E238A"/>
    <w:rsid w:val="005E2F8C"/>
    <w:rsid w:val="005E30FB"/>
    <w:rsid w:val="005E3BC0"/>
    <w:rsid w:val="005E4023"/>
    <w:rsid w:val="005E4FC0"/>
    <w:rsid w:val="005E61A8"/>
    <w:rsid w:val="005E61CA"/>
    <w:rsid w:val="005E769D"/>
    <w:rsid w:val="005F1B84"/>
    <w:rsid w:val="005F249E"/>
    <w:rsid w:val="005F32B9"/>
    <w:rsid w:val="005F49DB"/>
    <w:rsid w:val="005F4ABA"/>
    <w:rsid w:val="005F5AA0"/>
    <w:rsid w:val="005F5BED"/>
    <w:rsid w:val="005F6419"/>
    <w:rsid w:val="005F65ED"/>
    <w:rsid w:val="005F6B06"/>
    <w:rsid w:val="00600D43"/>
    <w:rsid w:val="00603C09"/>
    <w:rsid w:val="0060543D"/>
    <w:rsid w:val="006064B5"/>
    <w:rsid w:val="00606BFD"/>
    <w:rsid w:val="00607A3A"/>
    <w:rsid w:val="00610443"/>
    <w:rsid w:val="006104DD"/>
    <w:rsid w:val="00611B08"/>
    <w:rsid w:val="0061259A"/>
    <w:rsid w:val="00612A05"/>
    <w:rsid w:val="006130B5"/>
    <w:rsid w:val="00617400"/>
    <w:rsid w:val="00617403"/>
    <w:rsid w:val="00617E24"/>
    <w:rsid w:val="00620617"/>
    <w:rsid w:val="006209B7"/>
    <w:rsid w:val="00621E25"/>
    <w:rsid w:val="00622AB0"/>
    <w:rsid w:val="00626BD5"/>
    <w:rsid w:val="00626E7A"/>
    <w:rsid w:val="006277A1"/>
    <w:rsid w:val="0063179C"/>
    <w:rsid w:val="00631A60"/>
    <w:rsid w:val="0063231D"/>
    <w:rsid w:val="006328C3"/>
    <w:rsid w:val="00632D29"/>
    <w:rsid w:val="0063591A"/>
    <w:rsid w:val="00642DB7"/>
    <w:rsid w:val="00643471"/>
    <w:rsid w:val="00644369"/>
    <w:rsid w:val="00644F49"/>
    <w:rsid w:val="0064633C"/>
    <w:rsid w:val="00646DE2"/>
    <w:rsid w:val="006526A6"/>
    <w:rsid w:val="006528CB"/>
    <w:rsid w:val="00656E10"/>
    <w:rsid w:val="00660AEE"/>
    <w:rsid w:val="00662A44"/>
    <w:rsid w:val="00663B75"/>
    <w:rsid w:val="00663CE5"/>
    <w:rsid w:val="00664950"/>
    <w:rsid w:val="00666FA4"/>
    <w:rsid w:val="00670C88"/>
    <w:rsid w:val="00671D9E"/>
    <w:rsid w:val="006752E8"/>
    <w:rsid w:val="00676FAF"/>
    <w:rsid w:val="006773E0"/>
    <w:rsid w:val="006804C9"/>
    <w:rsid w:val="00680C88"/>
    <w:rsid w:val="00683220"/>
    <w:rsid w:val="00683B60"/>
    <w:rsid w:val="00684AA2"/>
    <w:rsid w:val="006860BA"/>
    <w:rsid w:val="00686D7E"/>
    <w:rsid w:val="006879C8"/>
    <w:rsid w:val="00687BFE"/>
    <w:rsid w:val="00687FA0"/>
    <w:rsid w:val="0069112F"/>
    <w:rsid w:val="0069192D"/>
    <w:rsid w:val="00692157"/>
    <w:rsid w:val="006928C5"/>
    <w:rsid w:val="00692DE1"/>
    <w:rsid w:val="006935C0"/>
    <w:rsid w:val="0069666D"/>
    <w:rsid w:val="0069708C"/>
    <w:rsid w:val="00697467"/>
    <w:rsid w:val="006A043A"/>
    <w:rsid w:val="006A10B1"/>
    <w:rsid w:val="006A1F54"/>
    <w:rsid w:val="006A2216"/>
    <w:rsid w:val="006A2285"/>
    <w:rsid w:val="006A2603"/>
    <w:rsid w:val="006A2766"/>
    <w:rsid w:val="006A309B"/>
    <w:rsid w:val="006A3C11"/>
    <w:rsid w:val="006A5556"/>
    <w:rsid w:val="006A5B20"/>
    <w:rsid w:val="006A5D9F"/>
    <w:rsid w:val="006A6329"/>
    <w:rsid w:val="006A6D1C"/>
    <w:rsid w:val="006A7320"/>
    <w:rsid w:val="006B08D6"/>
    <w:rsid w:val="006B29D8"/>
    <w:rsid w:val="006B7010"/>
    <w:rsid w:val="006B7055"/>
    <w:rsid w:val="006B744D"/>
    <w:rsid w:val="006C14E5"/>
    <w:rsid w:val="006C1833"/>
    <w:rsid w:val="006C1E75"/>
    <w:rsid w:val="006C2198"/>
    <w:rsid w:val="006C3095"/>
    <w:rsid w:val="006C3188"/>
    <w:rsid w:val="006C3E41"/>
    <w:rsid w:val="006C6189"/>
    <w:rsid w:val="006C7E4B"/>
    <w:rsid w:val="006D078B"/>
    <w:rsid w:val="006D0C70"/>
    <w:rsid w:val="006D0C8D"/>
    <w:rsid w:val="006D3355"/>
    <w:rsid w:val="006D587C"/>
    <w:rsid w:val="006D66F7"/>
    <w:rsid w:val="006D68F2"/>
    <w:rsid w:val="006D712B"/>
    <w:rsid w:val="006D7137"/>
    <w:rsid w:val="006E057C"/>
    <w:rsid w:val="006E1151"/>
    <w:rsid w:val="006E149F"/>
    <w:rsid w:val="006E3785"/>
    <w:rsid w:val="006E37E9"/>
    <w:rsid w:val="006E6311"/>
    <w:rsid w:val="006E6A50"/>
    <w:rsid w:val="006E6BD1"/>
    <w:rsid w:val="006F171E"/>
    <w:rsid w:val="006F17BC"/>
    <w:rsid w:val="006F3694"/>
    <w:rsid w:val="006F4C7B"/>
    <w:rsid w:val="007002E9"/>
    <w:rsid w:val="007007FC"/>
    <w:rsid w:val="00701243"/>
    <w:rsid w:val="00710B3F"/>
    <w:rsid w:val="0071100D"/>
    <w:rsid w:val="00711F40"/>
    <w:rsid w:val="007120E4"/>
    <w:rsid w:val="00712ACE"/>
    <w:rsid w:val="0071438C"/>
    <w:rsid w:val="007145FF"/>
    <w:rsid w:val="00714CBF"/>
    <w:rsid w:val="00715B2A"/>
    <w:rsid w:val="007176A6"/>
    <w:rsid w:val="007202E1"/>
    <w:rsid w:val="00720DAA"/>
    <w:rsid w:val="007210D9"/>
    <w:rsid w:val="00721449"/>
    <w:rsid w:val="007245A1"/>
    <w:rsid w:val="007252EA"/>
    <w:rsid w:val="00725EDF"/>
    <w:rsid w:val="00726E59"/>
    <w:rsid w:val="00730389"/>
    <w:rsid w:val="00731BAC"/>
    <w:rsid w:val="007329C7"/>
    <w:rsid w:val="00732A55"/>
    <w:rsid w:val="00732EEA"/>
    <w:rsid w:val="007331D7"/>
    <w:rsid w:val="00737B2A"/>
    <w:rsid w:val="007440E0"/>
    <w:rsid w:val="007450F1"/>
    <w:rsid w:val="007454C4"/>
    <w:rsid w:val="00745E72"/>
    <w:rsid w:val="00746B3F"/>
    <w:rsid w:val="007474AF"/>
    <w:rsid w:val="00747518"/>
    <w:rsid w:val="0075032C"/>
    <w:rsid w:val="00751216"/>
    <w:rsid w:val="00751515"/>
    <w:rsid w:val="007523DD"/>
    <w:rsid w:val="00754C59"/>
    <w:rsid w:val="00754DF3"/>
    <w:rsid w:val="00755C29"/>
    <w:rsid w:val="007563B8"/>
    <w:rsid w:val="007609E9"/>
    <w:rsid w:val="007626B7"/>
    <w:rsid w:val="007661EA"/>
    <w:rsid w:val="00766E23"/>
    <w:rsid w:val="00771C29"/>
    <w:rsid w:val="00777D11"/>
    <w:rsid w:val="00777F24"/>
    <w:rsid w:val="007819DB"/>
    <w:rsid w:val="0078212B"/>
    <w:rsid w:val="00782507"/>
    <w:rsid w:val="0078277E"/>
    <w:rsid w:val="007838D2"/>
    <w:rsid w:val="00784255"/>
    <w:rsid w:val="00784DF6"/>
    <w:rsid w:val="007851C5"/>
    <w:rsid w:val="00785232"/>
    <w:rsid w:val="00785246"/>
    <w:rsid w:val="007853A9"/>
    <w:rsid w:val="007877AE"/>
    <w:rsid w:val="00791399"/>
    <w:rsid w:val="0079144A"/>
    <w:rsid w:val="00791672"/>
    <w:rsid w:val="00791C30"/>
    <w:rsid w:val="00792875"/>
    <w:rsid w:val="00793295"/>
    <w:rsid w:val="00795AB9"/>
    <w:rsid w:val="00795FD2"/>
    <w:rsid w:val="0079727D"/>
    <w:rsid w:val="00797313"/>
    <w:rsid w:val="007977AB"/>
    <w:rsid w:val="00797B7C"/>
    <w:rsid w:val="007A0D81"/>
    <w:rsid w:val="007A0EC0"/>
    <w:rsid w:val="007A161C"/>
    <w:rsid w:val="007A1B92"/>
    <w:rsid w:val="007A2DA9"/>
    <w:rsid w:val="007A2F3E"/>
    <w:rsid w:val="007A37C1"/>
    <w:rsid w:val="007A3876"/>
    <w:rsid w:val="007A3D1B"/>
    <w:rsid w:val="007A4E2E"/>
    <w:rsid w:val="007A6334"/>
    <w:rsid w:val="007A6ADC"/>
    <w:rsid w:val="007A6DC2"/>
    <w:rsid w:val="007B06E2"/>
    <w:rsid w:val="007B186C"/>
    <w:rsid w:val="007B26F7"/>
    <w:rsid w:val="007B367E"/>
    <w:rsid w:val="007B6C96"/>
    <w:rsid w:val="007B7171"/>
    <w:rsid w:val="007B71E1"/>
    <w:rsid w:val="007B765B"/>
    <w:rsid w:val="007C0A1E"/>
    <w:rsid w:val="007C1696"/>
    <w:rsid w:val="007C2162"/>
    <w:rsid w:val="007C2F38"/>
    <w:rsid w:val="007C3ED0"/>
    <w:rsid w:val="007C4374"/>
    <w:rsid w:val="007C5828"/>
    <w:rsid w:val="007C5971"/>
    <w:rsid w:val="007C5D07"/>
    <w:rsid w:val="007C67FD"/>
    <w:rsid w:val="007C6B2A"/>
    <w:rsid w:val="007C703A"/>
    <w:rsid w:val="007D103F"/>
    <w:rsid w:val="007D1174"/>
    <w:rsid w:val="007D1203"/>
    <w:rsid w:val="007D2DAA"/>
    <w:rsid w:val="007D58A1"/>
    <w:rsid w:val="007D6240"/>
    <w:rsid w:val="007D681A"/>
    <w:rsid w:val="007D7C74"/>
    <w:rsid w:val="007E1D80"/>
    <w:rsid w:val="007E261A"/>
    <w:rsid w:val="007E3177"/>
    <w:rsid w:val="007E33AA"/>
    <w:rsid w:val="007E3678"/>
    <w:rsid w:val="007E3862"/>
    <w:rsid w:val="007E3D9E"/>
    <w:rsid w:val="007E6451"/>
    <w:rsid w:val="007F0F60"/>
    <w:rsid w:val="007F1D89"/>
    <w:rsid w:val="007F21E1"/>
    <w:rsid w:val="007F225B"/>
    <w:rsid w:val="007F4D9B"/>
    <w:rsid w:val="007F4F6B"/>
    <w:rsid w:val="007F54B9"/>
    <w:rsid w:val="007F61BA"/>
    <w:rsid w:val="007F710E"/>
    <w:rsid w:val="0080394F"/>
    <w:rsid w:val="00803C91"/>
    <w:rsid w:val="00803E70"/>
    <w:rsid w:val="00805A1C"/>
    <w:rsid w:val="00806149"/>
    <w:rsid w:val="00806A76"/>
    <w:rsid w:val="00807148"/>
    <w:rsid w:val="00810C09"/>
    <w:rsid w:val="00811C9D"/>
    <w:rsid w:val="008123AB"/>
    <w:rsid w:val="008126D7"/>
    <w:rsid w:val="00814D8C"/>
    <w:rsid w:val="00815D43"/>
    <w:rsid w:val="0081645F"/>
    <w:rsid w:val="008167A7"/>
    <w:rsid w:val="00816C80"/>
    <w:rsid w:val="00816FA2"/>
    <w:rsid w:val="0081700A"/>
    <w:rsid w:val="008206A3"/>
    <w:rsid w:val="00820CE6"/>
    <w:rsid w:val="00821448"/>
    <w:rsid w:val="00822A04"/>
    <w:rsid w:val="00822C7D"/>
    <w:rsid w:val="00822CE6"/>
    <w:rsid w:val="00823760"/>
    <w:rsid w:val="008261CE"/>
    <w:rsid w:val="00830467"/>
    <w:rsid w:val="00830528"/>
    <w:rsid w:val="00830A2D"/>
    <w:rsid w:val="00830E8C"/>
    <w:rsid w:val="00832E00"/>
    <w:rsid w:val="00833AD1"/>
    <w:rsid w:val="00833B7B"/>
    <w:rsid w:val="008346F5"/>
    <w:rsid w:val="0083637B"/>
    <w:rsid w:val="00837DF1"/>
    <w:rsid w:val="00840AFE"/>
    <w:rsid w:val="00841BCD"/>
    <w:rsid w:val="0084216D"/>
    <w:rsid w:val="00842175"/>
    <w:rsid w:val="008427B8"/>
    <w:rsid w:val="00842DE0"/>
    <w:rsid w:val="00845FDD"/>
    <w:rsid w:val="008468A6"/>
    <w:rsid w:val="00847D4A"/>
    <w:rsid w:val="00847EA3"/>
    <w:rsid w:val="00847F0B"/>
    <w:rsid w:val="00847F16"/>
    <w:rsid w:val="00847F85"/>
    <w:rsid w:val="0085046E"/>
    <w:rsid w:val="00850CA4"/>
    <w:rsid w:val="00851149"/>
    <w:rsid w:val="0085179C"/>
    <w:rsid w:val="00851A8E"/>
    <w:rsid w:val="00852296"/>
    <w:rsid w:val="0085365B"/>
    <w:rsid w:val="00853A86"/>
    <w:rsid w:val="00857F6E"/>
    <w:rsid w:val="0086159F"/>
    <w:rsid w:val="008636C3"/>
    <w:rsid w:val="00867204"/>
    <w:rsid w:val="008712D4"/>
    <w:rsid w:val="00871330"/>
    <w:rsid w:val="00871A3B"/>
    <w:rsid w:val="0087223D"/>
    <w:rsid w:val="008762F4"/>
    <w:rsid w:val="008770A5"/>
    <w:rsid w:val="00881080"/>
    <w:rsid w:val="008826C1"/>
    <w:rsid w:val="008826F8"/>
    <w:rsid w:val="00882A34"/>
    <w:rsid w:val="00882E10"/>
    <w:rsid w:val="00883DFD"/>
    <w:rsid w:val="00883F18"/>
    <w:rsid w:val="00884649"/>
    <w:rsid w:val="00884BF6"/>
    <w:rsid w:val="00885596"/>
    <w:rsid w:val="008859B8"/>
    <w:rsid w:val="008923AF"/>
    <w:rsid w:val="00892808"/>
    <w:rsid w:val="00894E76"/>
    <w:rsid w:val="008958AC"/>
    <w:rsid w:val="00896209"/>
    <w:rsid w:val="008963BD"/>
    <w:rsid w:val="00896722"/>
    <w:rsid w:val="008A1B19"/>
    <w:rsid w:val="008A1BF7"/>
    <w:rsid w:val="008A1E4F"/>
    <w:rsid w:val="008A2CE7"/>
    <w:rsid w:val="008A3047"/>
    <w:rsid w:val="008A5B0E"/>
    <w:rsid w:val="008A7DBC"/>
    <w:rsid w:val="008B00A7"/>
    <w:rsid w:val="008B0961"/>
    <w:rsid w:val="008B1671"/>
    <w:rsid w:val="008B2290"/>
    <w:rsid w:val="008B3A8A"/>
    <w:rsid w:val="008B3AFE"/>
    <w:rsid w:val="008B4275"/>
    <w:rsid w:val="008B493A"/>
    <w:rsid w:val="008B6412"/>
    <w:rsid w:val="008B6468"/>
    <w:rsid w:val="008B657F"/>
    <w:rsid w:val="008B715D"/>
    <w:rsid w:val="008C27D6"/>
    <w:rsid w:val="008C2BFD"/>
    <w:rsid w:val="008C3AD9"/>
    <w:rsid w:val="008C4705"/>
    <w:rsid w:val="008C4FCB"/>
    <w:rsid w:val="008C5872"/>
    <w:rsid w:val="008C6283"/>
    <w:rsid w:val="008C6348"/>
    <w:rsid w:val="008D03D5"/>
    <w:rsid w:val="008D16E1"/>
    <w:rsid w:val="008D1D54"/>
    <w:rsid w:val="008D2D23"/>
    <w:rsid w:val="008D2DBF"/>
    <w:rsid w:val="008D3307"/>
    <w:rsid w:val="008D361B"/>
    <w:rsid w:val="008D438F"/>
    <w:rsid w:val="008D5ABC"/>
    <w:rsid w:val="008D690A"/>
    <w:rsid w:val="008D6EC8"/>
    <w:rsid w:val="008D6FA6"/>
    <w:rsid w:val="008D7070"/>
    <w:rsid w:val="008D733E"/>
    <w:rsid w:val="008D77FE"/>
    <w:rsid w:val="008E1D05"/>
    <w:rsid w:val="008E3AF4"/>
    <w:rsid w:val="008E4EC8"/>
    <w:rsid w:val="008E54AB"/>
    <w:rsid w:val="008E5992"/>
    <w:rsid w:val="008E59EE"/>
    <w:rsid w:val="008E6925"/>
    <w:rsid w:val="008E7DD8"/>
    <w:rsid w:val="008F1F91"/>
    <w:rsid w:val="008F46BC"/>
    <w:rsid w:val="008F4B26"/>
    <w:rsid w:val="008F6FB8"/>
    <w:rsid w:val="008F764E"/>
    <w:rsid w:val="0090091A"/>
    <w:rsid w:val="0090167C"/>
    <w:rsid w:val="00901B60"/>
    <w:rsid w:val="009021D0"/>
    <w:rsid w:val="00903265"/>
    <w:rsid w:val="009042BD"/>
    <w:rsid w:val="009046A0"/>
    <w:rsid w:val="00905A54"/>
    <w:rsid w:val="009075D1"/>
    <w:rsid w:val="00910ED7"/>
    <w:rsid w:val="00910F48"/>
    <w:rsid w:val="0091256D"/>
    <w:rsid w:val="00913F8F"/>
    <w:rsid w:val="00915361"/>
    <w:rsid w:val="009158DA"/>
    <w:rsid w:val="00917028"/>
    <w:rsid w:val="00917F15"/>
    <w:rsid w:val="00921B37"/>
    <w:rsid w:val="00923A8B"/>
    <w:rsid w:val="00926579"/>
    <w:rsid w:val="00926911"/>
    <w:rsid w:val="00926DDD"/>
    <w:rsid w:val="00927DF5"/>
    <w:rsid w:val="0093272B"/>
    <w:rsid w:val="00932C24"/>
    <w:rsid w:val="0093343D"/>
    <w:rsid w:val="009344B4"/>
    <w:rsid w:val="00936159"/>
    <w:rsid w:val="00941796"/>
    <w:rsid w:val="009428EF"/>
    <w:rsid w:val="00943F1F"/>
    <w:rsid w:val="00943FAB"/>
    <w:rsid w:val="00944B06"/>
    <w:rsid w:val="009461ED"/>
    <w:rsid w:val="00947F14"/>
    <w:rsid w:val="00951C8B"/>
    <w:rsid w:val="009522F6"/>
    <w:rsid w:val="00952EF1"/>
    <w:rsid w:val="009543D3"/>
    <w:rsid w:val="00954C62"/>
    <w:rsid w:val="00955D62"/>
    <w:rsid w:val="00957F9F"/>
    <w:rsid w:val="0096061E"/>
    <w:rsid w:val="009610E3"/>
    <w:rsid w:val="00962163"/>
    <w:rsid w:val="009655A8"/>
    <w:rsid w:val="009661BC"/>
    <w:rsid w:val="00970C40"/>
    <w:rsid w:val="00970C5D"/>
    <w:rsid w:val="00972073"/>
    <w:rsid w:val="009722B1"/>
    <w:rsid w:val="00973140"/>
    <w:rsid w:val="00976720"/>
    <w:rsid w:val="00977E1D"/>
    <w:rsid w:val="00983630"/>
    <w:rsid w:val="009861EF"/>
    <w:rsid w:val="0098670D"/>
    <w:rsid w:val="00986FD2"/>
    <w:rsid w:val="0099165E"/>
    <w:rsid w:val="00991A4E"/>
    <w:rsid w:val="00992BEE"/>
    <w:rsid w:val="00993334"/>
    <w:rsid w:val="00993447"/>
    <w:rsid w:val="00994211"/>
    <w:rsid w:val="00994829"/>
    <w:rsid w:val="00995560"/>
    <w:rsid w:val="009A03AE"/>
    <w:rsid w:val="009A0C63"/>
    <w:rsid w:val="009A1D6F"/>
    <w:rsid w:val="009A392A"/>
    <w:rsid w:val="009A3C5D"/>
    <w:rsid w:val="009A431F"/>
    <w:rsid w:val="009A4881"/>
    <w:rsid w:val="009A54D7"/>
    <w:rsid w:val="009A690F"/>
    <w:rsid w:val="009A6A95"/>
    <w:rsid w:val="009A722B"/>
    <w:rsid w:val="009B0573"/>
    <w:rsid w:val="009B4411"/>
    <w:rsid w:val="009B4D92"/>
    <w:rsid w:val="009B588C"/>
    <w:rsid w:val="009B5CED"/>
    <w:rsid w:val="009B60C6"/>
    <w:rsid w:val="009B7B4B"/>
    <w:rsid w:val="009B7C21"/>
    <w:rsid w:val="009C0562"/>
    <w:rsid w:val="009C134C"/>
    <w:rsid w:val="009C367E"/>
    <w:rsid w:val="009C43C6"/>
    <w:rsid w:val="009C6769"/>
    <w:rsid w:val="009C6AD4"/>
    <w:rsid w:val="009D2502"/>
    <w:rsid w:val="009D3A5B"/>
    <w:rsid w:val="009D3BE4"/>
    <w:rsid w:val="009D3E1C"/>
    <w:rsid w:val="009D505E"/>
    <w:rsid w:val="009D64D8"/>
    <w:rsid w:val="009E000E"/>
    <w:rsid w:val="009E1249"/>
    <w:rsid w:val="009E3F12"/>
    <w:rsid w:val="009E4928"/>
    <w:rsid w:val="009E4D76"/>
    <w:rsid w:val="009E4EF8"/>
    <w:rsid w:val="009E529E"/>
    <w:rsid w:val="009E6DC5"/>
    <w:rsid w:val="009E7FB2"/>
    <w:rsid w:val="009F0CDC"/>
    <w:rsid w:val="009F32A5"/>
    <w:rsid w:val="009F53D6"/>
    <w:rsid w:val="009F5645"/>
    <w:rsid w:val="009F6D85"/>
    <w:rsid w:val="009F7280"/>
    <w:rsid w:val="009F7614"/>
    <w:rsid w:val="009F7F5F"/>
    <w:rsid w:val="00A02AAA"/>
    <w:rsid w:val="00A046B3"/>
    <w:rsid w:val="00A04992"/>
    <w:rsid w:val="00A105DC"/>
    <w:rsid w:val="00A111C4"/>
    <w:rsid w:val="00A11F37"/>
    <w:rsid w:val="00A147AA"/>
    <w:rsid w:val="00A166D5"/>
    <w:rsid w:val="00A20050"/>
    <w:rsid w:val="00A21D71"/>
    <w:rsid w:val="00A22223"/>
    <w:rsid w:val="00A22B78"/>
    <w:rsid w:val="00A23601"/>
    <w:rsid w:val="00A23CE1"/>
    <w:rsid w:val="00A24793"/>
    <w:rsid w:val="00A25AE5"/>
    <w:rsid w:val="00A301F7"/>
    <w:rsid w:val="00A315A8"/>
    <w:rsid w:val="00A31F72"/>
    <w:rsid w:val="00A3360D"/>
    <w:rsid w:val="00A3423D"/>
    <w:rsid w:val="00A359DF"/>
    <w:rsid w:val="00A37002"/>
    <w:rsid w:val="00A402BA"/>
    <w:rsid w:val="00A4033E"/>
    <w:rsid w:val="00A4144C"/>
    <w:rsid w:val="00A41577"/>
    <w:rsid w:val="00A4355E"/>
    <w:rsid w:val="00A45D85"/>
    <w:rsid w:val="00A466E9"/>
    <w:rsid w:val="00A46877"/>
    <w:rsid w:val="00A46B91"/>
    <w:rsid w:val="00A5014C"/>
    <w:rsid w:val="00A5240F"/>
    <w:rsid w:val="00A531D6"/>
    <w:rsid w:val="00A545E6"/>
    <w:rsid w:val="00A548FC"/>
    <w:rsid w:val="00A60BD1"/>
    <w:rsid w:val="00A626B7"/>
    <w:rsid w:val="00A66460"/>
    <w:rsid w:val="00A66E98"/>
    <w:rsid w:val="00A671C3"/>
    <w:rsid w:val="00A67805"/>
    <w:rsid w:val="00A70DF9"/>
    <w:rsid w:val="00A71076"/>
    <w:rsid w:val="00A71EAD"/>
    <w:rsid w:val="00A72BD1"/>
    <w:rsid w:val="00A755CD"/>
    <w:rsid w:val="00A75CE7"/>
    <w:rsid w:val="00A843AB"/>
    <w:rsid w:val="00A84A70"/>
    <w:rsid w:val="00A84BB9"/>
    <w:rsid w:val="00A85F0D"/>
    <w:rsid w:val="00A86E5F"/>
    <w:rsid w:val="00A878DF"/>
    <w:rsid w:val="00A912BE"/>
    <w:rsid w:val="00A92642"/>
    <w:rsid w:val="00A92BCD"/>
    <w:rsid w:val="00A956C4"/>
    <w:rsid w:val="00A956F6"/>
    <w:rsid w:val="00A95D9D"/>
    <w:rsid w:val="00AA00C3"/>
    <w:rsid w:val="00AA034A"/>
    <w:rsid w:val="00AA0A1E"/>
    <w:rsid w:val="00AA0D3A"/>
    <w:rsid w:val="00AA111A"/>
    <w:rsid w:val="00AA1976"/>
    <w:rsid w:val="00AA1B0E"/>
    <w:rsid w:val="00AA1FDF"/>
    <w:rsid w:val="00AA2450"/>
    <w:rsid w:val="00AA2BA7"/>
    <w:rsid w:val="00AA383C"/>
    <w:rsid w:val="00AA46B5"/>
    <w:rsid w:val="00AA47B6"/>
    <w:rsid w:val="00AA49E5"/>
    <w:rsid w:val="00AA7B11"/>
    <w:rsid w:val="00AA7D0D"/>
    <w:rsid w:val="00AB1E51"/>
    <w:rsid w:val="00AB23B2"/>
    <w:rsid w:val="00AB3153"/>
    <w:rsid w:val="00AB4D52"/>
    <w:rsid w:val="00AB5D07"/>
    <w:rsid w:val="00AB5E1C"/>
    <w:rsid w:val="00AC063F"/>
    <w:rsid w:val="00AC0C2C"/>
    <w:rsid w:val="00AC0D6C"/>
    <w:rsid w:val="00AC163B"/>
    <w:rsid w:val="00AC172C"/>
    <w:rsid w:val="00AC1AA9"/>
    <w:rsid w:val="00AC40DE"/>
    <w:rsid w:val="00AC5625"/>
    <w:rsid w:val="00AC5CA7"/>
    <w:rsid w:val="00AC6058"/>
    <w:rsid w:val="00AC6680"/>
    <w:rsid w:val="00AC7018"/>
    <w:rsid w:val="00AD2711"/>
    <w:rsid w:val="00AD49FD"/>
    <w:rsid w:val="00AD634D"/>
    <w:rsid w:val="00AD6FF7"/>
    <w:rsid w:val="00AD716D"/>
    <w:rsid w:val="00AD7C0C"/>
    <w:rsid w:val="00AE12AB"/>
    <w:rsid w:val="00AE1C2B"/>
    <w:rsid w:val="00AE2BA5"/>
    <w:rsid w:val="00AE4150"/>
    <w:rsid w:val="00AE4399"/>
    <w:rsid w:val="00AE47EF"/>
    <w:rsid w:val="00AE4893"/>
    <w:rsid w:val="00AE4E07"/>
    <w:rsid w:val="00AE56B1"/>
    <w:rsid w:val="00AE6D09"/>
    <w:rsid w:val="00AE77FC"/>
    <w:rsid w:val="00AF096E"/>
    <w:rsid w:val="00AF2493"/>
    <w:rsid w:val="00AF3936"/>
    <w:rsid w:val="00AF4EB0"/>
    <w:rsid w:val="00AF6131"/>
    <w:rsid w:val="00AF6C7C"/>
    <w:rsid w:val="00AF7243"/>
    <w:rsid w:val="00AF7A7C"/>
    <w:rsid w:val="00B00869"/>
    <w:rsid w:val="00B02FCF"/>
    <w:rsid w:val="00B03F43"/>
    <w:rsid w:val="00B0552E"/>
    <w:rsid w:val="00B0602D"/>
    <w:rsid w:val="00B07208"/>
    <w:rsid w:val="00B072BB"/>
    <w:rsid w:val="00B107C1"/>
    <w:rsid w:val="00B108AE"/>
    <w:rsid w:val="00B11E70"/>
    <w:rsid w:val="00B137C4"/>
    <w:rsid w:val="00B14772"/>
    <w:rsid w:val="00B16054"/>
    <w:rsid w:val="00B164F7"/>
    <w:rsid w:val="00B16FF1"/>
    <w:rsid w:val="00B2036E"/>
    <w:rsid w:val="00B20A23"/>
    <w:rsid w:val="00B211D4"/>
    <w:rsid w:val="00B2180F"/>
    <w:rsid w:val="00B21A98"/>
    <w:rsid w:val="00B23315"/>
    <w:rsid w:val="00B23BAF"/>
    <w:rsid w:val="00B24E5D"/>
    <w:rsid w:val="00B26546"/>
    <w:rsid w:val="00B301DF"/>
    <w:rsid w:val="00B317DD"/>
    <w:rsid w:val="00B33888"/>
    <w:rsid w:val="00B353ED"/>
    <w:rsid w:val="00B3565B"/>
    <w:rsid w:val="00B36AF6"/>
    <w:rsid w:val="00B36F38"/>
    <w:rsid w:val="00B4057A"/>
    <w:rsid w:val="00B408B6"/>
    <w:rsid w:val="00B40ED7"/>
    <w:rsid w:val="00B41DE9"/>
    <w:rsid w:val="00B431E4"/>
    <w:rsid w:val="00B454F3"/>
    <w:rsid w:val="00B47D6E"/>
    <w:rsid w:val="00B51DEF"/>
    <w:rsid w:val="00B52C0E"/>
    <w:rsid w:val="00B53C95"/>
    <w:rsid w:val="00B5408F"/>
    <w:rsid w:val="00B542DA"/>
    <w:rsid w:val="00B543B2"/>
    <w:rsid w:val="00B57B64"/>
    <w:rsid w:val="00B57E0D"/>
    <w:rsid w:val="00B60246"/>
    <w:rsid w:val="00B662ED"/>
    <w:rsid w:val="00B674AF"/>
    <w:rsid w:val="00B67BD7"/>
    <w:rsid w:val="00B7004F"/>
    <w:rsid w:val="00B70FA6"/>
    <w:rsid w:val="00B72088"/>
    <w:rsid w:val="00B73862"/>
    <w:rsid w:val="00B73CCB"/>
    <w:rsid w:val="00B73F43"/>
    <w:rsid w:val="00B747EA"/>
    <w:rsid w:val="00B74DC8"/>
    <w:rsid w:val="00B7534A"/>
    <w:rsid w:val="00B75368"/>
    <w:rsid w:val="00B75D4E"/>
    <w:rsid w:val="00B76146"/>
    <w:rsid w:val="00B76570"/>
    <w:rsid w:val="00B8213F"/>
    <w:rsid w:val="00B8514A"/>
    <w:rsid w:val="00B854AE"/>
    <w:rsid w:val="00B87B3B"/>
    <w:rsid w:val="00B959CE"/>
    <w:rsid w:val="00B97138"/>
    <w:rsid w:val="00BA00D3"/>
    <w:rsid w:val="00BA04E3"/>
    <w:rsid w:val="00BA06B0"/>
    <w:rsid w:val="00BA141A"/>
    <w:rsid w:val="00BA28F2"/>
    <w:rsid w:val="00BA4806"/>
    <w:rsid w:val="00BA619C"/>
    <w:rsid w:val="00BA632D"/>
    <w:rsid w:val="00BA6B66"/>
    <w:rsid w:val="00BA6E48"/>
    <w:rsid w:val="00BA7214"/>
    <w:rsid w:val="00BA7E2A"/>
    <w:rsid w:val="00BB0CE4"/>
    <w:rsid w:val="00BB117A"/>
    <w:rsid w:val="00BB1809"/>
    <w:rsid w:val="00BB1F01"/>
    <w:rsid w:val="00BB30A1"/>
    <w:rsid w:val="00BB38EA"/>
    <w:rsid w:val="00BB559C"/>
    <w:rsid w:val="00BB69BB"/>
    <w:rsid w:val="00BC21D7"/>
    <w:rsid w:val="00BC3242"/>
    <w:rsid w:val="00BC6AC1"/>
    <w:rsid w:val="00BC7C4B"/>
    <w:rsid w:val="00BC7D90"/>
    <w:rsid w:val="00BD11E7"/>
    <w:rsid w:val="00BD1249"/>
    <w:rsid w:val="00BD2097"/>
    <w:rsid w:val="00BD26EE"/>
    <w:rsid w:val="00BD2ABC"/>
    <w:rsid w:val="00BD2D2E"/>
    <w:rsid w:val="00BD3D10"/>
    <w:rsid w:val="00BD4287"/>
    <w:rsid w:val="00BD4FB7"/>
    <w:rsid w:val="00BD5493"/>
    <w:rsid w:val="00BD56DA"/>
    <w:rsid w:val="00BD6BCB"/>
    <w:rsid w:val="00BD7AA7"/>
    <w:rsid w:val="00BE0381"/>
    <w:rsid w:val="00BE08DC"/>
    <w:rsid w:val="00BE0AF6"/>
    <w:rsid w:val="00BE1F03"/>
    <w:rsid w:val="00BE38E9"/>
    <w:rsid w:val="00BE58A7"/>
    <w:rsid w:val="00BE5A8D"/>
    <w:rsid w:val="00BE694F"/>
    <w:rsid w:val="00BE70FF"/>
    <w:rsid w:val="00BF17A2"/>
    <w:rsid w:val="00BF2218"/>
    <w:rsid w:val="00BF39C8"/>
    <w:rsid w:val="00BF4AC7"/>
    <w:rsid w:val="00BF526D"/>
    <w:rsid w:val="00BF682B"/>
    <w:rsid w:val="00BF6CBB"/>
    <w:rsid w:val="00BF7148"/>
    <w:rsid w:val="00BF7180"/>
    <w:rsid w:val="00BF7813"/>
    <w:rsid w:val="00C0306E"/>
    <w:rsid w:val="00C0426B"/>
    <w:rsid w:val="00C045DF"/>
    <w:rsid w:val="00C049AB"/>
    <w:rsid w:val="00C0526D"/>
    <w:rsid w:val="00C078D5"/>
    <w:rsid w:val="00C1061E"/>
    <w:rsid w:val="00C10E84"/>
    <w:rsid w:val="00C12D6F"/>
    <w:rsid w:val="00C12E09"/>
    <w:rsid w:val="00C1400E"/>
    <w:rsid w:val="00C145F3"/>
    <w:rsid w:val="00C17E63"/>
    <w:rsid w:val="00C20338"/>
    <w:rsid w:val="00C20903"/>
    <w:rsid w:val="00C224F5"/>
    <w:rsid w:val="00C22DD0"/>
    <w:rsid w:val="00C23040"/>
    <w:rsid w:val="00C24453"/>
    <w:rsid w:val="00C25FBD"/>
    <w:rsid w:val="00C26D43"/>
    <w:rsid w:val="00C32BFB"/>
    <w:rsid w:val="00C364AC"/>
    <w:rsid w:val="00C36713"/>
    <w:rsid w:val="00C417DA"/>
    <w:rsid w:val="00C42023"/>
    <w:rsid w:val="00C43B7D"/>
    <w:rsid w:val="00C4495E"/>
    <w:rsid w:val="00C44F4F"/>
    <w:rsid w:val="00C45F1B"/>
    <w:rsid w:val="00C46548"/>
    <w:rsid w:val="00C4788C"/>
    <w:rsid w:val="00C515E3"/>
    <w:rsid w:val="00C52BCE"/>
    <w:rsid w:val="00C54B2D"/>
    <w:rsid w:val="00C56ED2"/>
    <w:rsid w:val="00C574D5"/>
    <w:rsid w:val="00C609A3"/>
    <w:rsid w:val="00C60C19"/>
    <w:rsid w:val="00C61564"/>
    <w:rsid w:val="00C616F6"/>
    <w:rsid w:val="00C62025"/>
    <w:rsid w:val="00C62916"/>
    <w:rsid w:val="00C63CA4"/>
    <w:rsid w:val="00C63F60"/>
    <w:rsid w:val="00C64128"/>
    <w:rsid w:val="00C6422A"/>
    <w:rsid w:val="00C70B01"/>
    <w:rsid w:val="00C72731"/>
    <w:rsid w:val="00C73CF1"/>
    <w:rsid w:val="00C73F32"/>
    <w:rsid w:val="00C745A6"/>
    <w:rsid w:val="00C75BEC"/>
    <w:rsid w:val="00C770AD"/>
    <w:rsid w:val="00C8027C"/>
    <w:rsid w:val="00C8124B"/>
    <w:rsid w:val="00C82CEC"/>
    <w:rsid w:val="00C82D5D"/>
    <w:rsid w:val="00C83A2C"/>
    <w:rsid w:val="00C83C54"/>
    <w:rsid w:val="00C84FC8"/>
    <w:rsid w:val="00C85861"/>
    <w:rsid w:val="00C87462"/>
    <w:rsid w:val="00C90DB8"/>
    <w:rsid w:val="00C9182B"/>
    <w:rsid w:val="00C91F37"/>
    <w:rsid w:val="00C91FD6"/>
    <w:rsid w:val="00C925EB"/>
    <w:rsid w:val="00C92894"/>
    <w:rsid w:val="00C928DB"/>
    <w:rsid w:val="00C931D3"/>
    <w:rsid w:val="00CA022D"/>
    <w:rsid w:val="00CA1055"/>
    <w:rsid w:val="00CA112A"/>
    <w:rsid w:val="00CA180C"/>
    <w:rsid w:val="00CA1BFF"/>
    <w:rsid w:val="00CA2D9C"/>
    <w:rsid w:val="00CA4E49"/>
    <w:rsid w:val="00CA50C5"/>
    <w:rsid w:val="00CA51D0"/>
    <w:rsid w:val="00CA6564"/>
    <w:rsid w:val="00CA6887"/>
    <w:rsid w:val="00CA7A86"/>
    <w:rsid w:val="00CB1EBD"/>
    <w:rsid w:val="00CB22B2"/>
    <w:rsid w:val="00CB4719"/>
    <w:rsid w:val="00CB627D"/>
    <w:rsid w:val="00CB6A6F"/>
    <w:rsid w:val="00CC3EE2"/>
    <w:rsid w:val="00CC50E2"/>
    <w:rsid w:val="00CC5A8D"/>
    <w:rsid w:val="00CC6753"/>
    <w:rsid w:val="00CD006B"/>
    <w:rsid w:val="00CD21C7"/>
    <w:rsid w:val="00CD48F8"/>
    <w:rsid w:val="00CD6C47"/>
    <w:rsid w:val="00CD6FB4"/>
    <w:rsid w:val="00CD7492"/>
    <w:rsid w:val="00CD78A5"/>
    <w:rsid w:val="00CE01E2"/>
    <w:rsid w:val="00CE1B5D"/>
    <w:rsid w:val="00CE3A6B"/>
    <w:rsid w:val="00CE466A"/>
    <w:rsid w:val="00CE636F"/>
    <w:rsid w:val="00CE6EA6"/>
    <w:rsid w:val="00CE7454"/>
    <w:rsid w:val="00CF208D"/>
    <w:rsid w:val="00CF2327"/>
    <w:rsid w:val="00CF2CF0"/>
    <w:rsid w:val="00CF3041"/>
    <w:rsid w:val="00CF4CAA"/>
    <w:rsid w:val="00CF5260"/>
    <w:rsid w:val="00CF5A4A"/>
    <w:rsid w:val="00CF7791"/>
    <w:rsid w:val="00D00211"/>
    <w:rsid w:val="00D00B8C"/>
    <w:rsid w:val="00D00B91"/>
    <w:rsid w:val="00D00BC4"/>
    <w:rsid w:val="00D03B0B"/>
    <w:rsid w:val="00D05368"/>
    <w:rsid w:val="00D05BD4"/>
    <w:rsid w:val="00D05C55"/>
    <w:rsid w:val="00D06309"/>
    <w:rsid w:val="00D072C8"/>
    <w:rsid w:val="00D07919"/>
    <w:rsid w:val="00D114EE"/>
    <w:rsid w:val="00D11C26"/>
    <w:rsid w:val="00D12F7D"/>
    <w:rsid w:val="00D132FF"/>
    <w:rsid w:val="00D13472"/>
    <w:rsid w:val="00D13DD8"/>
    <w:rsid w:val="00D14C93"/>
    <w:rsid w:val="00D16B18"/>
    <w:rsid w:val="00D17F88"/>
    <w:rsid w:val="00D2005E"/>
    <w:rsid w:val="00D209ED"/>
    <w:rsid w:val="00D20A6D"/>
    <w:rsid w:val="00D20C61"/>
    <w:rsid w:val="00D21276"/>
    <w:rsid w:val="00D22665"/>
    <w:rsid w:val="00D2281E"/>
    <w:rsid w:val="00D23E67"/>
    <w:rsid w:val="00D248AF"/>
    <w:rsid w:val="00D248E0"/>
    <w:rsid w:val="00D2653E"/>
    <w:rsid w:val="00D26DD9"/>
    <w:rsid w:val="00D30ABB"/>
    <w:rsid w:val="00D32A19"/>
    <w:rsid w:val="00D333FE"/>
    <w:rsid w:val="00D351EA"/>
    <w:rsid w:val="00D365D6"/>
    <w:rsid w:val="00D40288"/>
    <w:rsid w:val="00D412B8"/>
    <w:rsid w:val="00D415C9"/>
    <w:rsid w:val="00D43403"/>
    <w:rsid w:val="00D43831"/>
    <w:rsid w:val="00D44400"/>
    <w:rsid w:val="00D44FC0"/>
    <w:rsid w:val="00D45FAB"/>
    <w:rsid w:val="00D46999"/>
    <w:rsid w:val="00D4775A"/>
    <w:rsid w:val="00D47D51"/>
    <w:rsid w:val="00D47F3B"/>
    <w:rsid w:val="00D50303"/>
    <w:rsid w:val="00D5157F"/>
    <w:rsid w:val="00D52299"/>
    <w:rsid w:val="00D5270B"/>
    <w:rsid w:val="00D528F0"/>
    <w:rsid w:val="00D541D1"/>
    <w:rsid w:val="00D545D0"/>
    <w:rsid w:val="00D54911"/>
    <w:rsid w:val="00D54E37"/>
    <w:rsid w:val="00D57FAA"/>
    <w:rsid w:val="00D6067F"/>
    <w:rsid w:val="00D60CA7"/>
    <w:rsid w:val="00D613DD"/>
    <w:rsid w:val="00D62E71"/>
    <w:rsid w:val="00D6360B"/>
    <w:rsid w:val="00D6430D"/>
    <w:rsid w:val="00D64576"/>
    <w:rsid w:val="00D645AE"/>
    <w:rsid w:val="00D64F65"/>
    <w:rsid w:val="00D66188"/>
    <w:rsid w:val="00D7119F"/>
    <w:rsid w:val="00D713B8"/>
    <w:rsid w:val="00D71B5D"/>
    <w:rsid w:val="00D71CFF"/>
    <w:rsid w:val="00D72A7D"/>
    <w:rsid w:val="00D731F6"/>
    <w:rsid w:val="00D7384F"/>
    <w:rsid w:val="00D740CA"/>
    <w:rsid w:val="00D744AF"/>
    <w:rsid w:val="00D745CE"/>
    <w:rsid w:val="00D74943"/>
    <w:rsid w:val="00D75581"/>
    <w:rsid w:val="00D75E1C"/>
    <w:rsid w:val="00D76FB7"/>
    <w:rsid w:val="00D77800"/>
    <w:rsid w:val="00D80231"/>
    <w:rsid w:val="00D80ECE"/>
    <w:rsid w:val="00D81513"/>
    <w:rsid w:val="00D82202"/>
    <w:rsid w:val="00D83829"/>
    <w:rsid w:val="00D83B93"/>
    <w:rsid w:val="00D83F85"/>
    <w:rsid w:val="00D85728"/>
    <w:rsid w:val="00D863D0"/>
    <w:rsid w:val="00D92721"/>
    <w:rsid w:val="00D92BC9"/>
    <w:rsid w:val="00D931B2"/>
    <w:rsid w:val="00D9358D"/>
    <w:rsid w:val="00D935EA"/>
    <w:rsid w:val="00D952F1"/>
    <w:rsid w:val="00D95481"/>
    <w:rsid w:val="00D95623"/>
    <w:rsid w:val="00DA0026"/>
    <w:rsid w:val="00DA06BA"/>
    <w:rsid w:val="00DA2B40"/>
    <w:rsid w:val="00DA3088"/>
    <w:rsid w:val="00DA31F1"/>
    <w:rsid w:val="00DA39C3"/>
    <w:rsid w:val="00DA3FC8"/>
    <w:rsid w:val="00DA500F"/>
    <w:rsid w:val="00DA63A0"/>
    <w:rsid w:val="00DA6C52"/>
    <w:rsid w:val="00DA7116"/>
    <w:rsid w:val="00DA7445"/>
    <w:rsid w:val="00DB1434"/>
    <w:rsid w:val="00DB2275"/>
    <w:rsid w:val="00DB397B"/>
    <w:rsid w:val="00DB539C"/>
    <w:rsid w:val="00DB5BD1"/>
    <w:rsid w:val="00DB6CE2"/>
    <w:rsid w:val="00DB70E1"/>
    <w:rsid w:val="00DB757F"/>
    <w:rsid w:val="00DC0350"/>
    <w:rsid w:val="00DC0FA2"/>
    <w:rsid w:val="00DC467C"/>
    <w:rsid w:val="00DC4F4F"/>
    <w:rsid w:val="00DC5357"/>
    <w:rsid w:val="00DC53F9"/>
    <w:rsid w:val="00DC6205"/>
    <w:rsid w:val="00DC6701"/>
    <w:rsid w:val="00DC6E5A"/>
    <w:rsid w:val="00DC7636"/>
    <w:rsid w:val="00DC7A13"/>
    <w:rsid w:val="00DD2A38"/>
    <w:rsid w:val="00DD36E1"/>
    <w:rsid w:val="00DD39A6"/>
    <w:rsid w:val="00DD44E4"/>
    <w:rsid w:val="00DD51E2"/>
    <w:rsid w:val="00DE353F"/>
    <w:rsid w:val="00DE41FC"/>
    <w:rsid w:val="00DE4E27"/>
    <w:rsid w:val="00DE6C8E"/>
    <w:rsid w:val="00DF005A"/>
    <w:rsid w:val="00DF0367"/>
    <w:rsid w:val="00DF092A"/>
    <w:rsid w:val="00DF0E29"/>
    <w:rsid w:val="00DF1069"/>
    <w:rsid w:val="00DF2603"/>
    <w:rsid w:val="00DF2997"/>
    <w:rsid w:val="00DF3475"/>
    <w:rsid w:val="00DF3C62"/>
    <w:rsid w:val="00DF4D55"/>
    <w:rsid w:val="00DF4FF1"/>
    <w:rsid w:val="00DF72E6"/>
    <w:rsid w:val="00E00694"/>
    <w:rsid w:val="00E00726"/>
    <w:rsid w:val="00E009A1"/>
    <w:rsid w:val="00E01271"/>
    <w:rsid w:val="00E0129D"/>
    <w:rsid w:val="00E0144E"/>
    <w:rsid w:val="00E03B77"/>
    <w:rsid w:val="00E05BDF"/>
    <w:rsid w:val="00E06D71"/>
    <w:rsid w:val="00E072F6"/>
    <w:rsid w:val="00E07724"/>
    <w:rsid w:val="00E1024F"/>
    <w:rsid w:val="00E10BC4"/>
    <w:rsid w:val="00E10CAA"/>
    <w:rsid w:val="00E13390"/>
    <w:rsid w:val="00E1415D"/>
    <w:rsid w:val="00E145D1"/>
    <w:rsid w:val="00E176C1"/>
    <w:rsid w:val="00E20386"/>
    <w:rsid w:val="00E2102B"/>
    <w:rsid w:val="00E223B1"/>
    <w:rsid w:val="00E23097"/>
    <w:rsid w:val="00E27499"/>
    <w:rsid w:val="00E27CFB"/>
    <w:rsid w:val="00E3028C"/>
    <w:rsid w:val="00E31777"/>
    <w:rsid w:val="00E3229D"/>
    <w:rsid w:val="00E323E9"/>
    <w:rsid w:val="00E34018"/>
    <w:rsid w:val="00E34D58"/>
    <w:rsid w:val="00E357C5"/>
    <w:rsid w:val="00E36295"/>
    <w:rsid w:val="00E36DC8"/>
    <w:rsid w:val="00E37052"/>
    <w:rsid w:val="00E378BE"/>
    <w:rsid w:val="00E414F6"/>
    <w:rsid w:val="00E41FFE"/>
    <w:rsid w:val="00E42E02"/>
    <w:rsid w:val="00E437D2"/>
    <w:rsid w:val="00E43863"/>
    <w:rsid w:val="00E43A0A"/>
    <w:rsid w:val="00E457EB"/>
    <w:rsid w:val="00E45F50"/>
    <w:rsid w:val="00E46C6D"/>
    <w:rsid w:val="00E47F51"/>
    <w:rsid w:val="00E50368"/>
    <w:rsid w:val="00E5087C"/>
    <w:rsid w:val="00E521BD"/>
    <w:rsid w:val="00E5250E"/>
    <w:rsid w:val="00E536E3"/>
    <w:rsid w:val="00E55751"/>
    <w:rsid w:val="00E55C11"/>
    <w:rsid w:val="00E609B1"/>
    <w:rsid w:val="00E60E0B"/>
    <w:rsid w:val="00E61CD0"/>
    <w:rsid w:val="00E62B32"/>
    <w:rsid w:val="00E65652"/>
    <w:rsid w:val="00E66535"/>
    <w:rsid w:val="00E700AC"/>
    <w:rsid w:val="00E70550"/>
    <w:rsid w:val="00E7095B"/>
    <w:rsid w:val="00E71520"/>
    <w:rsid w:val="00E72E4E"/>
    <w:rsid w:val="00E74AA8"/>
    <w:rsid w:val="00E767B3"/>
    <w:rsid w:val="00E8078B"/>
    <w:rsid w:val="00E8276C"/>
    <w:rsid w:val="00E831AB"/>
    <w:rsid w:val="00E83A74"/>
    <w:rsid w:val="00E84FE0"/>
    <w:rsid w:val="00E85A41"/>
    <w:rsid w:val="00E9183D"/>
    <w:rsid w:val="00E91AE5"/>
    <w:rsid w:val="00E93207"/>
    <w:rsid w:val="00E94871"/>
    <w:rsid w:val="00E95106"/>
    <w:rsid w:val="00E954C6"/>
    <w:rsid w:val="00E957CA"/>
    <w:rsid w:val="00E95875"/>
    <w:rsid w:val="00E95D99"/>
    <w:rsid w:val="00E960ED"/>
    <w:rsid w:val="00E96344"/>
    <w:rsid w:val="00E96CA9"/>
    <w:rsid w:val="00E96D84"/>
    <w:rsid w:val="00EA0266"/>
    <w:rsid w:val="00EA2311"/>
    <w:rsid w:val="00EA30BE"/>
    <w:rsid w:val="00EA59A5"/>
    <w:rsid w:val="00EA66F2"/>
    <w:rsid w:val="00EA6ECC"/>
    <w:rsid w:val="00EA7220"/>
    <w:rsid w:val="00EA7B95"/>
    <w:rsid w:val="00EB467C"/>
    <w:rsid w:val="00EC16C6"/>
    <w:rsid w:val="00EC4AF8"/>
    <w:rsid w:val="00EC4B79"/>
    <w:rsid w:val="00EC4C26"/>
    <w:rsid w:val="00EC51E7"/>
    <w:rsid w:val="00EC5278"/>
    <w:rsid w:val="00EC6049"/>
    <w:rsid w:val="00EC68E7"/>
    <w:rsid w:val="00EC6A67"/>
    <w:rsid w:val="00EC6CF0"/>
    <w:rsid w:val="00EC75A2"/>
    <w:rsid w:val="00EC7BC3"/>
    <w:rsid w:val="00ED537F"/>
    <w:rsid w:val="00ED604D"/>
    <w:rsid w:val="00ED6BB4"/>
    <w:rsid w:val="00ED74F8"/>
    <w:rsid w:val="00ED7600"/>
    <w:rsid w:val="00EE10E8"/>
    <w:rsid w:val="00EE337A"/>
    <w:rsid w:val="00EE3D45"/>
    <w:rsid w:val="00EE5EC9"/>
    <w:rsid w:val="00EE793C"/>
    <w:rsid w:val="00EF04B8"/>
    <w:rsid w:val="00EF2561"/>
    <w:rsid w:val="00EF395C"/>
    <w:rsid w:val="00EF39F5"/>
    <w:rsid w:val="00EF5B32"/>
    <w:rsid w:val="00EF6073"/>
    <w:rsid w:val="00EF698B"/>
    <w:rsid w:val="00EF73A2"/>
    <w:rsid w:val="00F00A5F"/>
    <w:rsid w:val="00F00B85"/>
    <w:rsid w:val="00F013BD"/>
    <w:rsid w:val="00F02729"/>
    <w:rsid w:val="00F03C65"/>
    <w:rsid w:val="00F046AD"/>
    <w:rsid w:val="00F046F8"/>
    <w:rsid w:val="00F055EE"/>
    <w:rsid w:val="00F06BEF"/>
    <w:rsid w:val="00F10388"/>
    <w:rsid w:val="00F10A2B"/>
    <w:rsid w:val="00F10D96"/>
    <w:rsid w:val="00F1362C"/>
    <w:rsid w:val="00F140E4"/>
    <w:rsid w:val="00F147C7"/>
    <w:rsid w:val="00F1513C"/>
    <w:rsid w:val="00F17114"/>
    <w:rsid w:val="00F17644"/>
    <w:rsid w:val="00F178AE"/>
    <w:rsid w:val="00F200F8"/>
    <w:rsid w:val="00F212D4"/>
    <w:rsid w:val="00F23E7A"/>
    <w:rsid w:val="00F24A04"/>
    <w:rsid w:val="00F24F30"/>
    <w:rsid w:val="00F25F03"/>
    <w:rsid w:val="00F260C6"/>
    <w:rsid w:val="00F27384"/>
    <w:rsid w:val="00F30F61"/>
    <w:rsid w:val="00F31D80"/>
    <w:rsid w:val="00F33AFC"/>
    <w:rsid w:val="00F33D85"/>
    <w:rsid w:val="00F37CB4"/>
    <w:rsid w:val="00F403DF"/>
    <w:rsid w:val="00F414F1"/>
    <w:rsid w:val="00F42251"/>
    <w:rsid w:val="00F44287"/>
    <w:rsid w:val="00F45AFF"/>
    <w:rsid w:val="00F508B8"/>
    <w:rsid w:val="00F5122B"/>
    <w:rsid w:val="00F5515D"/>
    <w:rsid w:val="00F5573F"/>
    <w:rsid w:val="00F57034"/>
    <w:rsid w:val="00F57D4E"/>
    <w:rsid w:val="00F61755"/>
    <w:rsid w:val="00F61A73"/>
    <w:rsid w:val="00F62986"/>
    <w:rsid w:val="00F62A93"/>
    <w:rsid w:val="00F65F32"/>
    <w:rsid w:val="00F66B54"/>
    <w:rsid w:val="00F67C68"/>
    <w:rsid w:val="00F7044F"/>
    <w:rsid w:val="00F71774"/>
    <w:rsid w:val="00F71945"/>
    <w:rsid w:val="00F72CB1"/>
    <w:rsid w:val="00F766E5"/>
    <w:rsid w:val="00F767F3"/>
    <w:rsid w:val="00F80177"/>
    <w:rsid w:val="00F8087A"/>
    <w:rsid w:val="00F8208B"/>
    <w:rsid w:val="00F8215E"/>
    <w:rsid w:val="00F824F5"/>
    <w:rsid w:val="00F8502E"/>
    <w:rsid w:val="00F8518B"/>
    <w:rsid w:val="00F86FFF"/>
    <w:rsid w:val="00F8707A"/>
    <w:rsid w:val="00F87B10"/>
    <w:rsid w:val="00F90FAB"/>
    <w:rsid w:val="00F913B8"/>
    <w:rsid w:val="00F917B0"/>
    <w:rsid w:val="00F925F7"/>
    <w:rsid w:val="00F926BD"/>
    <w:rsid w:val="00F9374D"/>
    <w:rsid w:val="00F94C74"/>
    <w:rsid w:val="00F9518B"/>
    <w:rsid w:val="00F95D10"/>
    <w:rsid w:val="00F978C7"/>
    <w:rsid w:val="00FA03AA"/>
    <w:rsid w:val="00FA246A"/>
    <w:rsid w:val="00FA3219"/>
    <w:rsid w:val="00FA33B0"/>
    <w:rsid w:val="00FA3ABB"/>
    <w:rsid w:val="00FA604B"/>
    <w:rsid w:val="00FA7037"/>
    <w:rsid w:val="00FA79A5"/>
    <w:rsid w:val="00FB00B1"/>
    <w:rsid w:val="00FB0BAE"/>
    <w:rsid w:val="00FB0CDD"/>
    <w:rsid w:val="00FB419E"/>
    <w:rsid w:val="00FB4EE3"/>
    <w:rsid w:val="00FB5ACC"/>
    <w:rsid w:val="00FB6BFE"/>
    <w:rsid w:val="00FB72DA"/>
    <w:rsid w:val="00FC0DCC"/>
    <w:rsid w:val="00FC29B9"/>
    <w:rsid w:val="00FC3836"/>
    <w:rsid w:val="00FC3AA2"/>
    <w:rsid w:val="00FC6FD3"/>
    <w:rsid w:val="00FC7D0A"/>
    <w:rsid w:val="00FD0C2A"/>
    <w:rsid w:val="00FD0D79"/>
    <w:rsid w:val="00FD14B1"/>
    <w:rsid w:val="00FD179E"/>
    <w:rsid w:val="00FD18CB"/>
    <w:rsid w:val="00FD1EA7"/>
    <w:rsid w:val="00FD24C8"/>
    <w:rsid w:val="00FD3191"/>
    <w:rsid w:val="00FE1840"/>
    <w:rsid w:val="00FE2CFB"/>
    <w:rsid w:val="00FE305C"/>
    <w:rsid w:val="00FE6843"/>
    <w:rsid w:val="00FF0301"/>
    <w:rsid w:val="00FF1B15"/>
    <w:rsid w:val="00FF1EB3"/>
    <w:rsid w:val="00FF459D"/>
    <w:rsid w:val="0DBCEA01"/>
    <w:rsid w:val="1575EEBF"/>
    <w:rsid w:val="19A2474C"/>
    <w:rsid w:val="1BC3C14C"/>
    <w:rsid w:val="26FDC9B9"/>
    <w:rsid w:val="2AD42BB1"/>
    <w:rsid w:val="2EBCE201"/>
    <w:rsid w:val="5DBF91A3"/>
    <w:rsid w:val="7BCEC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D20008"/>
  <w15:chartTrackingRefBased/>
  <w15:docId w15:val="{FD37334D-F157-43EA-9569-B1E15E77B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5FB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795FD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795FD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3F40A3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  <w:lang w:val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3F40A3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C417DA"/>
    <w:pPr>
      <w:numPr>
        <w:ilvl w:val="2"/>
        <w:numId w:val="17"/>
      </w:numPr>
      <w:ind w:left="505" w:hanging="505"/>
      <w:outlineLvl w:val="2"/>
    </w:pPr>
    <w:rPr>
      <w:rFonts w:ascii="Arial" w:hAnsi="Arial" w:cs="Arial"/>
      <w:sz w:val="24"/>
      <w:lang w:val="en-GB"/>
    </w:rPr>
  </w:style>
  <w:style w:type="character" w:customStyle="1" w:styleId="RAN4H3Char">
    <w:name w:val="RAN4 H3 Char"/>
    <w:basedOn w:val="DefaultParagraphFont"/>
    <w:link w:val="RAN4H3"/>
    <w:rsid w:val="00C417DA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6"/>
      </w:numPr>
      <w:shd w:val="clear" w:color="auto" w:fill="FFFFFF"/>
      <w:spacing w:before="240" w:after="240" w:line="240" w:lineRule="auto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C">
    <w:name w:val="TAC"/>
    <w:basedOn w:val="TAL"/>
    <w:link w:val="TACChar"/>
    <w:qFormat/>
    <w:rsid w:val="00F8502E"/>
    <w:pPr>
      <w:jc w:val="center"/>
    </w:pPr>
  </w:style>
  <w:style w:type="character" w:customStyle="1" w:styleId="TACChar">
    <w:name w:val="TAC Char"/>
    <w:link w:val="TAC"/>
    <w:qFormat/>
    <w:rsid w:val="00F8502E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F8502E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8502E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F8502E"/>
    <w:rPr>
      <w:b/>
    </w:rPr>
  </w:style>
  <w:style w:type="character" w:customStyle="1" w:styleId="TAHCar">
    <w:name w:val="TAH Car"/>
    <w:link w:val="TAH"/>
    <w:qFormat/>
    <w:rsid w:val="00F8502E"/>
    <w:rPr>
      <w:rFonts w:ascii="Arial" w:eastAsia="Times New Roman" w:hAnsi="Arial"/>
      <w:b/>
      <w:sz w:val="18"/>
    </w:rPr>
  </w:style>
  <w:style w:type="paragraph" w:styleId="Header">
    <w:name w:val="header"/>
    <w:basedOn w:val="Normal"/>
    <w:link w:val="HeaderChar"/>
    <w:uiPriority w:val="99"/>
    <w:semiHidden/>
    <w:unhideWhenUsed/>
    <w:rsid w:val="00501B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1B1F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501B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01B1F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BC7C4B"/>
    <w:pPr>
      <w:spacing w:after="0" w:line="240" w:lineRule="auto"/>
    </w:pPr>
    <w:rPr>
      <w:rFonts w:ascii="Times New Roman" w:hAnsi="Times New Roman"/>
      <w:sz w:val="20"/>
    </w:rPr>
  </w:style>
  <w:style w:type="character" w:styleId="Mention">
    <w:name w:val="Mention"/>
    <w:basedOn w:val="DefaultParagraphFont"/>
    <w:uiPriority w:val="99"/>
    <w:unhideWhenUsed/>
    <w:rsid w:val="009A431F"/>
    <w:rPr>
      <w:color w:val="2B579A"/>
      <w:shd w:val="clear" w:color="auto" w:fill="E1DFDD"/>
    </w:rPr>
  </w:style>
  <w:style w:type="paragraph" w:customStyle="1" w:styleId="B1">
    <w:name w:val="B1"/>
    <w:basedOn w:val="List"/>
    <w:rsid w:val="0071438C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71438C"/>
    <w:pPr>
      <w:ind w:left="283" w:hanging="283"/>
      <w:contextualSpacing/>
    </w:pPr>
  </w:style>
  <w:style w:type="character" w:customStyle="1" w:styleId="ui-provider">
    <w:name w:val="ui-provider"/>
    <w:basedOn w:val="DefaultParagraphFont"/>
    <w:rsid w:val="00BA4806"/>
  </w:style>
  <w:style w:type="paragraph" w:customStyle="1" w:styleId="B2">
    <w:name w:val="B2"/>
    <w:basedOn w:val="List2"/>
    <w:rsid w:val="00210DD1"/>
    <w:pPr>
      <w:spacing w:after="180" w:line="240" w:lineRule="auto"/>
      <w:ind w:left="851" w:hanging="284"/>
      <w:contextualSpacing w:val="0"/>
    </w:pPr>
    <w:rPr>
      <w:rFonts w:eastAsia="Times New Roman" w:cs="Times New Roman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210DD1"/>
    <w:pPr>
      <w:ind w:left="566" w:hanging="283"/>
      <w:contextualSpacing/>
    </w:pPr>
  </w:style>
  <w:style w:type="paragraph" w:customStyle="1" w:styleId="EW">
    <w:name w:val="EW"/>
    <w:basedOn w:val="Normal"/>
    <w:rsid w:val="00210DD1"/>
    <w:pPr>
      <w:keepLines/>
      <w:spacing w:after="0" w:line="240" w:lineRule="auto"/>
      <w:ind w:left="1702" w:hanging="1418"/>
    </w:pPr>
    <w:rPr>
      <w:rFonts w:eastAsia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80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hamilt\Nokia\5G%20Radio%20-%20RAN4%205G%20Documents\RAN4%20106bis%20e-meeting\!TDoc%20templates\3GPP_Paper_Template_RAN4_%23106bis-e_Dimitr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RBI5PAMIO524-1616901215-17201</_dlc_DocId>
    <HideFromDelve xmlns="71c5aaf6-e6ce-465b-b873-5148d2a4c105">false</HideFromDelve>
    <_dlc_DocIdUrl xmlns="71c5aaf6-e6ce-465b-b873-5148d2a4c105">
      <Url>https://nokia.sharepoint.com/sites/gxp/_layouts/15/DocIdRedir.aspx?ID=RBI5PAMIO524-1616901215-17201</Url>
      <Description>RBI5PAMIO524-1616901215-17201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02455A-D50F-42D9-9D3B-227ABACFA69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6DEEE8C-BB82-434A-9F0B-F6EE74C05C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3GPP_Paper_Template_RAN4_#106bis-e_Dimitri</Template>
  <TotalTime>248</TotalTime>
  <Pages>6</Pages>
  <Words>1377</Words>
  <Characters>7853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Hamilton (Nokia)</dc:creator>
  <cp:keywords>3GPP;RAN4</cp:keywords>
  <dc:description/>
  <cp:lastModifiedBy>Nokia</cp:lastModifiedBy>
  <cp:revision>688</cp:revision>
  <dcterms:created xsi:type="dcterms:W3CDTF">2023-09-25T13:37:00Z</dcterms:created>
  <dcterms:modified xsi:type="dcterms:W3CDTF">2024-04-04T10:47:00Z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_dlc_DocIdItemGuid">
    <vt:lpwstr>ce6458d7-00ee-44a6-855d-9bbe774cb6d9</vt:lpwstr>
  </property>
  <property fmtid="{D5CDD505-2E9C-101B-9397-08002B2CF9AE}" pid="10" name="MediaServiceImageTags">
    <vt:lpwstr/>
  </property>
  <property fmtid="{D5CDD505-2E9C-101B-9397-08002B2CF9AE}" pid="11" name="ContentTypeId">
    <vt:lpwstr>0x01010055A05E76B664164F9F76E63E6D6BE6ED</vt:lpwstr>
  </property>
</Properties>
</file>